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2FE6FEE5"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724D6A">
        <w:rPr>
          <w:b/>
          <w:bCs/>
          <w:sz w:val="32"/>
          <w:szCs w:val="32"/>
        </w:rPr>
        <w:t>6</w:t>
      </w:r>
      <w:r w:rsidR="00293D1E">
        <w:rPr>
          <w:b/>
          <w:bCs/>
          <w:sz w:val="32"/>
          <w:szCs w:val="32"/>
        </w:rPr>
        <w:t>E_CC#</w:t>
      </w:r>
      <w:r w:rsidR="004776EC">
        <w:rPr>
          <w:b/>
          <w:bCs/>
          <w:sz w:val="32"/>
          <w:szCs w:val="32"/>
        </w:rPr>
        <w:t>2</w:t>
      </w:r>
      <w:r w:rsidR="0064465A">
        <w:rPr>
          <w:b/>
          <w:bCs/>
          <w:sz w:val="32"/>
          <w:szCs w:val="32"/>
        </w:rPr>
        <w:br/>
        <w:t xml:space="preserve">Version </w:t>
      </w:r>
      <w:r w:rsidR="00810F10">
        <w:rPr>
          <w:b/>
          <w:bCs/>
          <w:sz w:val="32"/>
          <w:szCs w:val="32"/>
        </w:rPr>
        <w:t>2</w:t>
      </w:r>
    </w:p>
    <w:p w14:paraId="35CF83A2" w14:textId="74F9A1F5" w:rsidR="004A698B" w:rsidRDefault="004A698B"/>
    <w:p w14:paraId="27C7387B" w14:textId="762D5EBE"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4776EC">
        <w:rPr>
          <w:color w:val="0000FF"/>
        </w:rPr>
        <w:t>20</w:t>
      </w:r>
      <w:r w:rsidR="00724D6A">
        <w:rPr>
          <w:color w:val="0000FF"/>
        </w:rPr>
        <w:t xml:space="preserve"> August</w:t>
      </w:r>
      <w:r w:rsidRPr="0048558F">
        <w:rPr>
          <w:color w:val="0000FF"/>
        </w:rPr>
        <w:t xml:space="preserve"> 202</w:t>
      </w:r>
      <w:r w:rsidR="0064465A">
        <w:rPr>
          <w:color w:val="0000FF"/>
        </w:rPr>
        <w:t>1</w:t>
      </w:r>
      <w:r w:rsidRPr="0048558F">
        <w:rPr>
          <w:color w:val="0000FF"/>
        </w:rPr>
        <w:t xml:space="preserve">, </w:t>
      </w:r>
      <w:r w:rsidR="008F4E67" w:rsidRPr="0048558F">
        <w:rPr>
          <w:color w:val="0000FF"/>
        </w:rPr>
        <w:t>1</w:t>
      </w:r>
      <w:r w:rsidR="00C008B3">
        <w:rPr>
          <w:color w:val="0000FF"/>
        </w:rPr>
        <w:t>3.</w:t>
      </w:r>
      <w:r w:rsidR="00986115">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317017F6" w:rsidR="004A698B" w:rsidRDefault="000840CD" w:rsidP="006C270F">
      <w:r>
        <w:t xml:space="preserve">~ </w:t>
      </w:r>
      <w:r w:rsidR="00967492">
        <w:t>2</w:t>
      </w:r>
      <w:r w:rsidR="001D3E2E">
        <w:t>10</w:t>
      </w:r>
      <w:r w:rsidR="00901C13">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1FC42EC8" w14:textId="77777777" w:rsidR="001D3E2E" w:rsidRDefault="001D3E2E" w:rsidP="00060909">
      <w:pPr>
        <w:pStyle w:val="FP"/>
        <w:rPr>
          <w:color w:val="0000FF"/>
        </w:rPr>
      </w:pPr>
      <w:r>
        <w:rPr>
          <w:color w:val="0000FF"/>
        </w:rPr>
        <w:t>Alibaba</w:t>
      </w:r>
    </w:p>
    <w:p w14:paraId="44436D85" w14:textId="77777777" w:rsidR="001D3E2E" w:rsidRDefault="001D3E2E" w:rsidP="00060909">
      <w:pPr>
        <w:pStyle w:val="FP"/>
        <w:rPr>
          <w:color w:val="0000FF"/>
        </w:rPr>
      </w:pPr>
      <w:r>
        <w:rPr>
          <w:color w:val="0000FF"/>
        </w:rPr>
        <w:t>Apple</w:t>
      </w:r>
    </w:p>
    <w:p w14:paraId="3F7E5516" w14:textId="77777777" w:rsidR="001D3E2E" w:rsidRDefault="001D3E2E" w:rsidP="00060909">
      <w:pPr>
        <w:pStyle w:val="FP"/>
        <w:rPr>
          <w:color w:val="0000FF"/>
        </w:rPr>
      </w:pPr>
      <w:r>
        <w:rPr>
          <w:color w:val="0000FF"/>
        </w:rPr>
        <w:t>AT&amp;T</w:t>
      </w:r>
    </w:p>
    <w:p w14:paraId="6C92FA8A" w14:textId="77777777" w:rsidR="001D3E2E" w:rsidRDefault="001D3E2E" w:rsidP="00060909">
      <w:pPr>
        <w:pStyle w:val="FP"/>
        <w:rPr>
          <w:color w:val="0000FF"/>
        </w:rPr>
      </w:pPr>
      <w:r>
        <w:rPr>
          <w:color w:val="0000FF"/>
        </w:rPr>
        <w:t>BT</w:t>
      </w:r>
    </w:p>
    <w:p w14:paraId="3E1F5532" w14:textId="77777777" w:rsidR="001D3E2E" w:rsidRDefault="001D3E2E" w:rsidP="00060909">
      <w:pPr>
        <w:pStyle w:val="FP"/>
        <w:rPr>
          <w:color w:val="0000FF"/>
        </w:rPr>
      </w:pPr>
      <w:proofErr w:type="spellStart"/>
      <w:r>
        <w:rPr>
          <w:color w:val="0000FF"/>
        </w:rPr>
        <w:t>CableLabs</w:t>
      </w:r>
      <w:proofErr w:type="spellEnd"/>
    </w:p>
    <w:p w14:paraId="5314243F" w14:textId="77777777" w:rsidR="001D3E2E" w:rsidRDefault="001D3E2E" w:rsidP="00060909">
      <w:pPr>
        <w:pStyle w:val="FP"/>
        <w:rPr>
          <w:color w:val="0000FF"/>
        </w:rPr>
      </w:pPr>
      <w:r>
        <w:rPr>
          <w:color w:val="0000FF"/>
        </w:rPr>
        <w:t>CATT</w:t>
      </w:r>
    </w:p>
    <w:p w14:paraId="49F911D9" w14:textId="77777777" w:rsidR="001D3E2E" w:rsidRDefault="001D3E2E" w:rsidP="00060909">
      <w:pPr>
        <w:pStyle w:val="FP"/>
        <w:rPr>
          <w:color w:val="0000FF"/>
        </w:rPr>
      </w:pPr>
      <w:r>
        <w:rPr>
          <w:color w:val="0000FF"/>
        </w:rPr>
        <w:t>CBN</w:t>
      </w:r>
    </w:p>
    <w:p w14:paraId="732E7E8E" w14:textId="77777777" w:rsidR="001D3E2E" w:rsidRDefault="001D3E2E" w:rsidP="00060909">
      <w:pPr>
        <w:pStyle w:val="FP"/>
        <w:rPr>
          <w:color w:val="0000FF"/>
        </w:rPr>
      </w:pPr>
      <w:r>
        <w:rPr>
          <w:color w:val="0000FF"/>
        </w:rPr>
        <w:t>Charter</w:t>
      </w:r>
    </w:p>
    <w:p w14:paraId="60D06258" w14:textId="77777777" w:rsidR="001D3E2E" w:rsidRDefault="001D3E2E" w:rsidP="00060909">
      <w:pPr>
        <w:pStyle w:val="FP"/>
        <w:rPr>
          <w:color w:val="0000FF"/>
        </w:rPr>
      </w:pPr>
      <w:r>
        <w:rPr>
          <w:color w:val="0000FF"/>
        </w:rPr>
        <w:t>China Mobile</w:t>
      </w:r>
    </w:p>
    <w:p w14:paraId="3559BA70" w14:textId="77777777" w:rsidR="001D3E2E" w:rsidRDefault="001D3E2E" w:rsidP="00060909">
      <w:pPr>
        <w:pStyle w:val="FP"/>
        <w:rPr>
          <w:color w:val="0000FF"/>
        </w:rPr>
      </w:pPr>
      <w:r>
        <w:rPr>
          <w:color w:val="0000FF"/>
        </w:rPr>
        <w:t>China Telecom</w:t>
      </w:r>
    </w:p>
    <w:p w14:paraId="77B1E61A" w14:textId="77777777" w:rsidR="001D3E2E" w:rsidRDefault="001D3E2E" w:rsidP="00060909">
      <w:pPr>
        <w:pStyle w:val="FP"/>
        <w:rPr>
          <w:color w:val="0000FF"/>
        </w:rPr>
      </w:pPr>
      <w:r>
        <w:rPr>
          <w:color w:val="0000FF"/>
        </w:rPr>
        <w:t>China Unicom</w:t>
      </w:r>
    </w:p>
    <w:p w14:paraId="7ED57D29" w14:textId="77777777" w:rsidR="001D3E2E" w:rsidRDefault="001D3E2E" w:rsidP="00060909">
      <w:pPr>
        <w:pStyle w:val="FP"/>
        <w:rPr>
          <w:color w:val="0000FF"/>
        </w:rPr>
      </w:pPr>
      <w:r>
        <w:rPr>
          <w:color w:val="0000FF"/>
        </w:rPr>
        <w:t>Cisco</w:t>
      </w:r>
    </w:p>
    <w:p w14:paraId="5F2F88B3" w14:textId="77777777" w:rsidR="001D3E2E" w:rsidRDefault="001D3E2E" w:rsidP="00060909">
      <w:pPr>
        <w:pStyle w:val="FP"/>
        <w:rPr>
          <w:color w:val="0000FF"/>
        </w:rPr>
      </w:pPr>
      <w:r>
        <w:rPr>
          <w:color w:val="0000FF"/>
        </w:rPr>
        <w:t>CMCC</w:t>
      </w:r>
    </w:p>
    <w:p w14:paraId="2BEFAB3F" w14:textId="77777777" w:rsidR="001D3E2E" w:rsidRDefault="001D3E2E" w:rsidP="00060909">
      <w:pPr>
        <w:pStyle w:val="FP"/>
        <w:rPr>
          <w:color w:val="0000FF"/>
        </w:rPr>
      </w:pPr>
      <w:r>
        <w:rPr>
          <w:color w:val="0000FF"/>
        </w:rPr>
        <w:t>Comcast</w:t>
      </w:r>
    </w:p>
    <w:p w14:paraId="24896562" w14:textId="77777777" w:rsidR="001D3E2E" w:rsidRDefault="001D3E2E" w:rsidP="00060909">
      <w:pPr>
        <w:pStyle w:val="FP"/>
        <w:rPr>
          <w:color w:val="0000FF"/>
        </w:rPr>
      </w:pPr>
      <w:proofErr w:type="spellStart"/>
      <w:r>
        <w:rPr>
          <w:color w:val="0000FF"/>
        </w:rPr>
        <w:t>Convida</w:t>
      </w:r>
      <w:proofErr w:type="spellEnd"/>
      <w:r>
        <w:rPr>
          <w:color w:val="0000FF"/>
        </w:rPr>
        <w:t xml:space="preserve"> Wireless</w:t>
      </w:r>
    </w:p>
    <w:p w14:paraId="0098E442" w14:textId="77777777" w:rsidR="001D3E2E" w:rsidRDefault="001D3E2E" w:rsidP="00060909">
      <w:pPr>
        <w:pStyle w:val="FP"/>
        <w:rPr>
          <w:color w:val="0000FF"/>
        </w:rPr>
      </w:pPr>
      <w:r>
        <w:rPr>
          <w:color w:val="0000FF"/>
        </w:rPr>
        <w:t>DENSO</w:t>
      </w:r>
    </w:p>
    <w:p w14:paraId="0479707A" w14:textId="77777777" w:rsidR="001D3E2E" w:rsidRDefault="001D3E2E" w:rsidP="00060909">
      <w:pPr>
        <w:pStyle w:val="FP"/>
        <w:rPr>
          <w:color w:val="0000FF"/>
        </w:rPr>
      </w:pPr>
      <w:r>
        <w:rPr>
          <w:color w:val="0000FF"/>
        </w:rPr>
        <w:t>Deutsche Telekom</w:t>
      </w:r>
    </w:p>
    <w:p w14:paraId="7E9E0FAE" w14:textId="77777777" w:rsidR="001D3E2E" w:rsidRDefault="001D3E2E" w:rsidP="00060909">
      <w:pPr>
        <w:pStyle w:val="FP"/>
        <w:rPr>
          <w:color w:val="0000FF"/>
        </w:rPr>
      </w:pPr>
      <w:r>
        <w:rPr>
          <w:color w:val="0000FF"/>
        </w:rPr>
        <w:t>Ericsson</w:t>
      </w:r>
    </w:p>
    <w:p w14:paraId="10CC7555" w14:textId="77777777" w:rsidR="001D3E2E" w:rsidRDefault="001D3E2E" w:rsidP="00060909">
      <w:pPr>
        <w:pStyle w:val="FP"/>
        <w:rPr>
          <w:color w:val="0000FF"/>
        </w:rPr>
      </w:pPr>
      <w:r>
        <w:rPr>
          <w:color w:val="0000FF"/>
        </w:rPr>
        <w:t>ETRI</w:t>
      </w:r>
    </w:p>
    <w:p w14:paraId="2A08E8E7" w14:textId="77777777" w:rsidR="001D3E2E" w:rsidRDefault="001D3E2E" w:rsidP="00060909">
      <w:pPr>
        <w:pStyle w:val="FP"/>
        <w:rPr>
          <w:color w:val="0000FF"/>
        </w:rPr>
      </w:pPr>
      <w:r>
        <w:rPr>
          <w:color w:val="0000FF"/>
        </w:rPr>
        <w:t>FirstNet</w:t>
      </w:r>
    </w:p>
    <w:p w14:paraId="32DBA755" w14:textId="77777777" w:rsidR="001D3E2E" w:rsidRDefault="001D3E2E" w:rsidP="00060909">
      <w:pPr>
        <w:pStyle w:val="FP"/>
        <w:rPr>
          <w:color w:val="0000FF"/>
        </w:rPr>
      </w:pPr>
      <w:r>
        <w:rPr>
          <w:color w:val="0000FF"/>
        </w:rPr>
        <w:t>Fujitsu</w:t>
      </w:r>
    </w:p>
    <w:p w14:paraId="2FAF314F" w14:textId="77777777" w:rsidR="001D3E2E" w:rsidRDefault="001D3E2E" w:rsidP="00060909">
      <w:pPr>
        <w:pStyle w:val="FP"/>
        <w:rPr>
          <w:color w:val="0000FF"/>
        </w:rPr>
      </w:pPr>
      <w:proofErr w:type="spellStart"/>
      <w:r>
        <w:rPr>
          <w:color w:val="0000FF"/>
        </w:rPr>
        <w:t>Futurewei</w:t>
      </w:r>
      <w:proofErr w:type="spellEnd"/>
    </w:p>
    <w:p w14:paraId="73FF6849" w14:textId="77777777" w:rsidR="001D3E2E" w:rsidRDefault="001D3E2E" w:rsidP="00060909">
      <w:pPr>
        <w:pStyle w:val="FP"/>
        <w:rPr>
          <w:color w:val="0000FF"/>
        </w:rPr>
      </w:pPr>
      <w:r>
        <w:rPr>
          <w:color w:val="0000FF"/>
        </w:rPr>
        <w:t>Google</w:t>
      </w:r>
    </w:p>
    <w:p w14:paraId="2850A7F1" w14:textId="77777777" w:rsidR="001D3E2E" w:rsidRDefault="001D3E2E" w:rsidP="00060909">
      <w:pPr>
        <w:pStyle w:val="FP"/>
        <w:rPr>
          <w:color w:val="0000FF"/>
        </w:rPr>
      </w:pPr>
      <w:r>
        <w:rPr>
          <w:color w:val="0000FF"/>
        </w:rPr>
        <w:t>Huawei</w:t>
      </w:r>
    </w:p>
    <w:p w14:paraId="06BD6A49" w14:textId="77777777" w:rsidR="001D3E2E" w:rsidRDefault="001D3E2E" w:rsidP="00060909">
      <w:pPr>
        <w:pStyle w:val="FP"/>
        <w:rPr>
          <w:color w:val="0000FF"/>
        </w:rPr>
      </w:pPr>
      <w:r>
        <w:rPr>
          <w:color w:val="0000FF"/>
        </w:rPr>
        <w:t>IDCC</w:t>
      </w:r>
    </w:p>
    <w:p w14:paraId="2BA3209A" w14:textId="77777777" w:rsidR="001D3E2E" w:rsidRDefault="001D3E2E" w:rsidP="00060909">
      <w:pPr>
        <w:pStyle w:val="FP"/>
        <w:rPr>
          <w:color w:val="0000FF"/>
        </w:rPr>
      </w:pPr>
      <w:r>
        <w:rPr>
          <w:color w:val="0000FF"/>
        </w:rPr>
        <w:t>Infoblox</w:t>
      </w:r>
    </w:p>
    <w:p w14:paraId="2C26829F" w14:textId="77777777" w:rsidR="001D3E2E" w:rsidRDefault="001D3E2E" w:rsidP="00060909">
      <w:pPr>
        <w:pStyle w:val="FP"/>
        <w:rPr>
          <w:color w:val="0000FF"/>
        </w:rPr>
      </w:pPr>
      <w:r>
        <w:rPr>
          <w:color w:val="0000FF"/>
        </w:rPr>
        <w:t>Intelsat</w:t>
      </w:r>
    </w:p>
    <w:p w14:paraId="5C6DDCF6" w14:textId="77777777" w:rsidR="001D3E2E" w:rsidRDefault="001D3E2E" w:rsidP="00060909">
      <w:pPr>
        <w:pStyle w:val="FP"/>
        <w:rPr>
          <w:color w:val="0000FF"/>
        </w:rPr>
      </w:pPr>
      <w:proofErr w:type="spellStart"/>
      <w:r>
        <w:rPr>
          <w:color w:val="0000FF"/>
        </w:rPr>
        <w:t>InterDigital</w:t>
      </w:r>
      <w:proofErr w:type="spellEnd"/>
    </w:p>
    <w:p w14:paraId="7DC2A2FA" w14:textId="77777777" w:rsidR="001D3E2E" w:rsidRDefault="001D3E2E" w:rsidP="00060909">
      <w:pPr>
        <w:pStyle w:val="FP"/>
        <w:rPr>
          <w:color w:val="0000FF"/>
        </w:rPr>
      </w:pPr>
      <w:r>
        <w:rPr>
          <w:color w:val="0000FF"/>
        </w:rPr>
        <w:t>ITRI</w:t>
      </w:r>
    </w:p>
    <w:p w14:paraId="5148C2E6" w14:textId="77777777" w:rsidR="001D3E2E" w:rsidRDefault="001D3E2E" w:rsidP="00060909">
      <w:pPr>
        <w:pStyle w:val="FP"/>
        <w:rPr>
          <w:color w:val="0000FF"/>
        </w:rPr>
      </w:pPr>
      <w:r>
        <w:rPr>
          <w:color w:val="0000FF"/>
        </w:rPr>
        <w:t>KDDI</w:t>
      </w:r>
    </w:p>
    <w:p w14:paraId="6F69C3C0" w14:textId="77777777" w:rsidR="001D3E2E" w:rsidRDefault="001D3E2E" w:rsidP="00060909">
      <w:pPr>
        <w:pStyle w:val="FP"/>
        <w:rPr>
          <w:color w:val="0000FF"/>
        </w:rPr>
      </w:pPr>
      <w:r>
        <w:rPr>
          <w:color w:val="0000FF"/>
        </w:rPr>
        <w:t>KPN</w:t>
      </w:r>
    </w:p>
    <w:p w14:paraId="4787808E" w14:textId="77777777" w:rsidR="001D3E2E" w:rsidRDefault="001D3E2E" w:rsidP="00060909">
      <w:pPr>
        <w:pStyle w:val="FP"/>
        <w:rPr>
          <w:color w:val="0000FF"/>
        </w:rPr>
      </w:pPr>
      <w:r>
        <w:rPr>
          <w:color w:val="0000FF"/>
        </w:rPr>
        <w:t>Lenovo</w:t>
      </w:r>
    </w:p>
    <w:p w14:paraId="1F9E655B" w14:textId="77777777" w:rsidR="001D3E2E" w:rsidRDefault="001D3E2E" w:rsidP="00060909">
      <w:pPr>
        <w:pStyle w:val="FP"/>
        <w:rPr>
          <w:color w:val="0000FF"/>
        </w:rPr>
      </w:pPr>
      <w:r>
        <w:rPr>
          <w:color w:val="0000FF"/>
        </w:rPr>
        <w:t xml:space="preserve">LG </w:t>
      </w:r>
      <w:proofErr w:type="spellStart"/>
      <w:r>
        <w:rPr>
          <w:color w:val="0000FF"/>
        </w:rPr>
        <w:t>Uplus</w:t>
      </w:r>
      <w:proofErr w:type="spellEnd"/>
    </w:p>
    <w:p w14:paraId="1AA32189" w14:textId="77777777" w:rsidR="001D3E2E" w:rsidRDefault="001D3E2E" w:rsidP="00060909">
      <w:pPr>
        <w:pStyle w:val="FP"/>
        <w:rPr>
          <w:color w:val="0000FF"/>
        </w:rPr>
      </w:pPr>
      <w:r>
        <w:rPr>
          <w:color w:val="0000FF"/>
        </w:rPr>
        <w:t>LGE</w:t>
      </w:r>
    </w:p>
    <w:p w14:paraId="7F4A5790" w14:textId="77777777" w:rsidR="001D3E2E" w:rsidRDefault="001D3E2E" w:rsidP="00060909">
      <w:pPr>
        <w:pStyle w:val="FP"/>
        <w:rPr>
          <w:color w:val="0000FF"/>
        </w:rPr>
      </w:pPr>
      <w:proofErr w:type="spellStart"/>
      <w:r>
        <w:rPr>
          <w:color w:val="0000FF"/>
        </w:rPr>
        <w:t>Matrixx</w:t>
      </w:r>
      <w:proofErr w:type="spellEnd"/>
    </w:p>
    <w:p w14:paraId="539B1FA3" w14:textId="77777777" w:rsidR="001D3E2E" w:rsidRDefault="001D3E2E" w:rsidP="00060909">
      <w:pPr>
        <w:pStyle w:val="FP"/>
        <w:rPr>
          <w:color w:val="0000FF"/>
        </w:rPr>
      </w:pPr>
      <w:r>
        <w:rPr>
          <w:color w:val="0000FF"/>
        </w:rPr>
        <w:t>MediaTek</w:t>
      </w:r>
    </w:p>
    <w:p w14:paraId="01198197" w14:textId="77777777" w:rsidR="001D3E2E" w:rsidRDefault="001D3E2E" w:rsidP="00060909">
      <w:pPr>
        <w:pStyle w:val="FP"/>
        <w:rPr>
          <w:color w:val="0000FF"/>
        </w:rPr>
      </w:pPr>
      <w:r>
        <w:rPr>
          <w:color w:val="0000FF"/>
        </w:rPr>
        <w:t>Microsoft</w:t>
      </w:r>
    </w:p>
    <w:p w14:paraId="4A8D3B5F" w14:textId="77777777" w:rsidR="001D3E2E" w:rsidRDefault="001D3E2E" w:rsidP="00060909">
      <w:pPr>
        <w:pStyle w:val="FP"/>
        <w:rPr>
          <w:color w:val="0000FF"/>
        </w:rPr>
      </w:pPr>
      <w:r>
        <w:rPr>
          <w:color w:val="0000FF"/>
        </w:rPr>
        <w:t>MITRE</w:t>
      </w:r>
    </w:p>
    <w:p w14:paraId="7A3261A4" w14:textId="77777777" w:rsidR="001D3E2E" w:rsidRDefault="001D3E2E" w:rsidP="00060909">
      <w:pPr>
        <w:pStyle w:val="FP"/>
        <w:rPr>
          <w:color w:val="0000FF"/>
        </w:rPr>
      </w:pPr>
      <w:r>
        <w:rPr>
          <w:color w:val="0000FF"/>
        </w:rPr>
        <w:t>NEC</w:t>
      </w:r>
    </w:p>
    <w:p w14:paraId="79D8CCCE" w14:textId="77777777" w:rsidR="001D3E2E" w:rsidRDefault="001D3E2E" w:rsidP="00060909">
      <w:pPr>
        <w:pStyle w:val="FP"/>
        <w:rPr>
          <w:color w:val="0000FF"/>
        </w:rPr>
      </w:pPr>
      <w:r>
        <w:rPr>
          <w:color w:val="0000FF"/>
        </w:rPr>
        <w:t>NICT</w:t>
      </w:r>
    </w:p>
    <w:p w14:paraId="0D360156" w14:textId="77777777" w:rsidR="001D3E2E" w:rsidRDefault="001D3E2E" w:rsidP="00060909">
      <w:pPr>
        <w:pStyle w:val="FP"/>
        <w:rPr>
          <w:color w:val="0000FF"/>
        </w:rPr>
      </w:pPr>
      <w:proofErr w:type="spellStart"/>
      <w:r>
        <w:rPr>
          <w:color w:val="0000FF"/>
        </w:rPr>
        <w:t>Nkom</w:t>
      </w:r>
      <w:proofErr w:type="spellEnd"/>
    </w:p>
    <w:p w14:paraId="6BDDF584" w14:textId="77777777" w:rsidR="001D3E2E" w:rsidRDefault="001D3E2E" w:rsidP="00060909">
      <w:pPr>
        <w:pStyle w:val="FP"/>
        <w:rPr>
          <w:color w:val="0000FF"/>
        </w:rPr>
      </w:pPr>
      <w:r>
        <w:rPr>
          <w:color w:val="0000FF"/>
        </w:rPr>
        <w:t>Nokia</w:t>
      </w:r>
    </w:p>
    <w:p w14:paraId="28E9ADDF" w14:textId="77777777" w:rsidR="001D3E2E" w:rsidRDefault="001D3E2E" w:rsidP="00060909">
      <w:pPr>
        <w:pStyle w:val="FP"/>
        <w:rPr>
          <w:color w:val="0000FF"/>
        </w:rPr>
      </w:pPr>
      <w:r>
        <w:rPr>
          <w:color w:val="0000FF"/>
        </w:rPr>
        <w:t>NTT DOCOMO</w:t>
      </w:r>
    </w:p>
    <w:p w14:paraId="27C002CE" w14:textId="77777777" w:rsidR="001D3E2E" w:rsidRDefault="001D3E2E" w:rsidP="00060909">
      <w:pPr>
        <w:pStyle w:val="FP"/>
        <w:rPr>
          <w:color w:val="0000FF"/>
        </w:rPr>
      </w:pPr>
      <w:proofErr w:type="spellStart"/>
      <w:r>
        <w:rPr>
          <w:color w:val="0000FF"/>
        </w:rPr>
        <w:t>Omnispace</w:t>
      </w:r>
      <w:proofErr w:type="spellEnd"/>
    </w:p>
    <w:p w14:paraId="0C38548F" w14:textId="77777777" w:rsidR="001D3E2E" w:rsidRDefault="001D3E2E" w:rsidP="00060909">
      <w:pPr>
        <w:pStyle w:val="FP"/>
        <w:rPr>
          <w:color w:val="0000FF"/>
        </w:rPr>
      </w:pPr>
      <w:r>
        <w:rPr>
          <w:color w:val="0000FF"/>
        </w:rPr>
        <w:t>OPPO</w:t>
      </w:r>
    </w:p>
    <w:p w14:paraId="605107A8" w14:textId="77777777" w:rsidR="001D3E2E" w:rsidRDefault="001D3E2E" w:rsidP="00060909">
      <w:pPr>
        <w:pStyle w:val="FP"/>
        <w:rPr>
          <w:color w:val="0000FF"/>
        </w:rPr>
      </w:pPr>
      <w:r>
        <w:rPr>
          <w:color w:val="0000FF"/>
        </w:rPr>
        <w:t>Orange</w:t>
      </w:r>
    </w:p>
    <w:p w14:paraId="1F9FAF78" w14:textId="77777777" w:rsidR="001D3E2E" w:rsidRDefault="001D3E2E" w:rsidP="00060909">
      <w:pPr>
        <w:pStyle w:val="FP"/>
        <w:rPr>
          <w:color w:val="0000FF"/>
        </w:rPr>
      </w:pPr>
      <w:r>
        <w:rPr>
          <w:color w:val="0000FF"/>
        </w:rPr>
        <w:t>OTD</w:t>
      </w:r>
    </w:p>
    <w:p w14:paraId="4C1B5699" w14:textId="77777777" w:rsidR="001D3E2E" w:rsidRDefault="001D3E2E" w:rsidP="00060909">
      <w:pPr>
        <w:pStyle w:val="FP"/>
        <w:rPr>
          <w:color w:val="0000FF"/>
        </w:rPr>
      </w:pPr>
      <w:proofErr w:type="spellStart"/>
      <w:r>
        <w:rPr>
          <w:color w:val="0000FF"/>
        </w:rPr>
        <w:t>Perspecta</w:t>
      </w:r>
      <w:proofErr w:type="spellEnd"/>
      <w:r>
        <w:rPr>
          <w:color w:val="0000FF"/>
        </w:rPr>
        <w:t xml:space="preserve"> Labs</w:t>
      </w:r>
    </w:p>
    <w:p w14:paraId="4FD61AC6" w14:textId="77777777" w:rsidR="001D3E2E" w:rsidRDefault="001D3E2E" w:rsidP="00060909">
      <w:pPr>
        <w:pStyle w:val="FP"/>
        <w:rPr>
          <w:color w:val="0000FF"/>
        </w:rPr>
      </w:pPr>
      <w:r>
        <w:rPr>
          <w:color w:val="0000FF"/>
        </w:rPr>
        <w:t>Philips</w:t>
      </w:r>
    </w:p>
    <w:p w14:paraId="63CE0D0C" w14:textId="77777777" w:rsidR="001D3E2E" w:rsidRDefault="001D3E2E" w:rsidP="00060909">
      <w:pPr>
        <w:pStyle w:val="FP"/>
        <w:rPr>
          <w:color w:val="0000FF"/>
        </w:rPr>
      </w:pPr>
      <w:r>
        <w:rPr>
          <w:color w:val="0000FF"/>
        </w:rPr>
        <w:t>Qualcomm</w:t>
      </w:r>
    </w:p>
    <w:p w14:paraId="4D91007F" w14:textId="77777777" w:rsidR="001D3E2E" w:rsidRDefault="001D3E2E" w:rsidP="00060909">
      <w:pPr>
        <w:pStyle w:val="FP"/>
        <w:rPr>
          <w:color w:val="0000FF"/>
        </w:rPr>
      </w:pPr>
      <w:proofErr w:type="spellStart"/>
      <w:r>
        <w:rPr>
          <w:color w:val="0000FF"/>
        </w:rPr>
        <w:t>RakutenMobile</w:t>
      </w:r>
      <w:proofErr w:type="spellEnd"/>
    </w:p>
    <w:p w14:paraId="4ECCF41C" w14:textId="77777777" w:rsidR="001D3E2E" w:rsidRDefault="001D3E2E" w:rsidP="00060909">
      <w:pPr>
        <w:pStyle w:val="FP"/>
        <w:rPr>
          <w:color w:val="0000FF"/>
        </w:rPr>
      </w:pPr>
      <w:r>
        <w:rPr>
          <w:color w:val="0000FF"/>
        </w:rPr>
        <w:t>Samsung</w:t>
      </w:r>
    </w:p>
    <w:p w14:paraId="07EAC68E" w14:textId="77777777" w:rsidR="001D3E2E" w:rsidRDefault="001D3E2E" w:rsidP="00060909">
      <w:pPr>
        <w:pStyle w:val="FP"/>
        <w:rPr>
          <w:color w:val="0000FF"/>
        </w:rPr>
      </w:pPr>
      <w:proofErr w:type="spellStart"/>
      <w:r>
        <w:rPr>
          <w:color w:val="0000FF"/>
        </w:rPr>
        <w:t>Sandvine</w:t>
      </w:r>
      <w:proofErr w:type="spellEnd"/>
    </w:p>
    <w:p w14:paraId="54CFF918" w14:textId="77777777" w:rsidR="001D3E2E" w:rsidRDefault="001D3E2E" w:rsidP="00060909">
      <w:pPr>
        <w:pStyle w:val="FP"/>
        <w:rPr>
          <w:color w:val="0000FF"/>
        </w:rPr>
      </w:pPr>
      <w:r>
        <w:rPr>
          <w:color w:val="0000FF"/>
        </w:rPr>
        <w:t>SHARP</w:t>
      </w:r>
    </w:p>
    <w:p w14:paraId="499400CF" w14:textId="77777777" w:rsidR="001D3E2E" w:rsidRDefault="001D3E2E" w:rsidP="00060909">
      <w:pPr>
        <w:pStyle w:val="FP"/>
        <w:rPr>
          <w:color w:val="0000FF"/>
        </w:rPr>
      </w:pPr>
      <w:r>
        <w:rPr>
          <w:color w:val="0000FF"/>
        </w:rPr>
        <w:lastRenderedPageBreak/>
        <w:t>Siemens AG</w:t>
      </w:r>
    </w:p>
    <w:p w14:paraId="4DEFDF0A" w14:textId="77777777" w:rsidR="001D3E2E" w:rsidRDefault="001D3E2E" w:rsidP="00060909">
      <w:pPr>
        <w:pStyle w:val="FP"/>
        <w:rPr>
          <w:color w:val="0000FF"/>
        </w:rPr>
      </w:pPr>
      <w:r>
        <w:rPr>
          <w:color w:val="0000FF"/>
        </w:rPr>
        <w:t>Sony</w:t>
      </w:r>
    </w:p>
    <w:p w14:paraId="064C544F" w14:textId="77777777" w:rsidR="001D3E2E" w:rsidRDefault="001D3E2E" w:rsidP="00060909">
      <w:pPr>
        <w:pStyle w:val="FP"/>
        <w:rPr>
          <w:color w:val="0000FF"/>
        </w:rPr>
      </w:pPr>
      <w:proofErr w:type="spellStart"/>
      <w:r>
        <w:rPr>
          <w:color w:val="0000FF"/>
        </w:rPr>
        <w:t>Spreadtrum</w:t>
      </w:r>
      <w:proofErr w:type="spellEnd"/>
    </w:p>
    <w:p w14:paraId="394B0DBA" w14:textId="77777777" w:rsidR="001D3E2E" w:rsidRDefault="001D3E2E" w:rsidP="00060909">
      <w:pPr>
        <w:pStyle w:val="FP"/>
        <w:rPr>
          <w:color w:val="0000FF"/>
        </w:rPr>
      </w:pPr>
      <w:r>
        <w:rPr>
          <w:color w:val="0000FF"/>
        </w:rPr>
        <w:t>Telefonica</w:t>
      </w:r>
    </w:p>
    <w:p w14:paraId="0F5A66CC" w14:textId="77777777" w:rsidR="001D3E2E" w:rsidRDefault="001D3E2E" w:rsidP="00060909">
      <w:pPr>
        <w:pStyle w:val="FP"/>
        <w:rPr>
          <w:color w:val="0000FF"/>
        </w:rPr>
      </w:pPr>
      <w:r>
        <w:rPr>
          <w:color w:val="0000FF"/>
        </w:rPr>
        <w:t>Telstra</w:t>
      </w:r>
    </w:p>
    <w:p w14:paraId="1A266BDD" w14:textId="77777777" w:rsidR="001D3E2E" w:rsidRDefault="001D3E2E" w:rsidP="00060909">
      <w:pPr>
        <w:pStyle w:val="FP"/>
        <w:rPr>
          <w:color w:val="0000FF"/>
        </w:rPr>
      </w:pPr>
      <w:r>
        <w:rPr>
          <w:color w:val="0000FF"/>
        </w:rPr>
        <w:t>Tencent</w:t>
      </w:r>
    </w:p>
    <w:p w14:paraId="05A9F03A" w14:textId="77777777" w:rsidR="001D3E2E" w:rsidRDefault="001D3E2E" w:rsidP="00060909">
      <w:pPr>
        <w:pStyle w:val="FP"/>
        <w:rPr>
          <w:color w:val="0000FF"/>
        </w:rPr>
      </w:pPr>
      <w:r>
        <w:rPr>
          <w:color w:val="0000FF"/>
        </w:rPr>
        <w:t>Thales</w:t>
      </w:r>
    </w:p>
    <w:p w14:paraId="63718F39" w14:textId="799E1961" w:rsidR="001D3E2E" w:rsidRDefault="001D3E2E" w:rsidP="00060909">
      <w:pPr>
        <w:pStyle w:val="FP"/>
        <w:rPr>
          <w:color w:val="0000FF"/>
        </w:rPr>
      </w:pPr>
      <w:r>
        <w:rPr>
          <w:color w:val="0000FF"/>
        </w:rPr>
        <w:t>TIM</w:t>
      </w:r>
    </w:p>
    <w:p w14:paraId="169079B7" w14:textId="77777777" w:rsidR="001D3E2E" w:rsidRDefault="001D3E2E" w:rsidP="00060909">
      <w:pPr>
        <w:pStyle w:val="FP"/>
        <w:rPr>
          <w:color w:val="0000FF"/>
        </w:rPr>
      </w:pPr>
      <w:r>
        <w:rPr>
          <w:color w:val="0000FF"/>
        </w:rPr>
        <w:t>TMC</w:t>
      </w:r>
    </w:p>
    <w:p w14:paraId="3F9A2C8F" w14:textId="77777777" w:rsidR="001D3E2E" w:rsidRDefault="001D3E2E" w:rsidP="00060909">
      <w:pPr>
        <w:pStyle w:val="FP"/>
        <w:rPr>
          <w:color w:val="0000FF"/>
        </w:rPr>
      </w:pPr>
      <w:r>
        <w:rPr>
          <w:color w:val="0000FF"/>
        </w:rPr>
        <w:t>T-Mobile USA</w:t>
      </w:r>
    </w:p>
    <w:p w14:paraId="18AC43F1" w14:textId="77777777" w:rsidR="001D3E2E" w:rsidRDefault="001D3E2E" w:rsidP="00060909">
      <w:pPr>
        <w:pStyle w:val="FP"/>
        <w:rPr>
          <w:color w:val="0000FF"/>
        </w:rPr>
      </w:pPr>
      <w:r>
        <w:rPr>
          <w:color w:val="0000FF"/>
        </w:rPr>
        <w:t>Verizon</w:t>
      </w:r>
    </w:p>
    <w:p w14:paraId="24B794D4" w14:textId="77777777" w:rsidR="001D3E2E" w:rsidRDefault="001D3E2E" w:rsidP="00060909">
      <w:pPr>
        <w:pStyle w:val="FP"/>
        <w:rPr>
          <w:color w:val="0000FF"/>
        </w:rPr>
      </w:pPr>
      <w:r>
        <w:rPr>
          <w:color w:val="0000FF"/>
        </w:rPr>
        <w:t>Vivo</w:t>
      </w:r>
    </w:p>
    <w:p w14:paraId="31D54748" w14:textId="77777777" w:rsidR="001D3E2E" w:rsidRDefault="001D3E2E" w:rsidP="00060909">
      <w:pPr>
        <w:pStyle w:val="FP"/>
        <w:rPr>
          <w:color w:val="0000FF"/>
        </w:rPr>
      </w:pPr>
      <w:r>
        <w:rPr>
          <w:color w:val="0000FF"/>
        </w:rPr>
        <w:t>Vodafone</w:t>
      </w:r>
    </w:p>
    <w:p w14:paraId="5E1C6CD2" w14:textId="77777777" w:rsidR="001D3E2E" w:rsidRDefault="001D3E2E" w:rsidP="00060909">
      <w:pPr>
        <w:pStyle w:val="FP"/>
        <w:rPr>
          <w:color w:val="0000FF"/>
        </w:rPr>
      </w:pPr>
      <w:r>
        <w:rPr>
          <w:color w:val="0000FF"/>
        </w:rPr>
        <w:t>Xiaomi</w:t>
      </w:r>
    </w:p>
    <w:p w14:paraId="63F00A7C" w14:textId="77777777" w:rsidR="001D3E2E" w:rsidRDefault="001D3E2E" w:rsidP="00060909">
      <w:pPr>
        <w:pStyle w:val="FP"/>
        <w:rPr>
          <w:color w:val="0000FF"/>
        </w:rPr>
      </w:pPr>
      <w:r>
        <w:rPr>
          <w:color w:val="0000FF"/>
        </w:rPr>
        <w:t>ZTE</w:t>
      </w:r>
    </w:p>
    <w:p w14:paraId="76D4990E" w14:textId="2F0A36DD" w:rsidR="00F00347" w:rsidRPr="00724D6A" w:rsidRDefault="00F00347" w:rsidP="00060909">
      <w:pPr>
        <w:pStyle w:val="FP"/>
        <w:rPr>
          <w:color w:val="0000FF"/>
        </w:rPr>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19587593" w14:textId="023731D5" w:rsidR="0064465A" w:rsidRDefault="0064465A" w:rsidP="0064465A">
      <w:r>
        <w:rPr>
          <w:lang w:eastAsia="en-US"/>
        </w:rPr>
        <w:t>The SA</w:t>
      </w:r>
      <w:r w:rsidR="00DD3ABC">
        <w:rPr>
          <w:lang w:eastAsia="en-US"/>
        </w:rPr>
        <w:t> </w:t>
      </w:r>
      <w:r>
        <w:rPr>
          <w:lang w:eastAsia="en-US"/>
        </w:rPr>
        <w:t xml:space="preserve">WG2 Chair opened the CC and indicated that </w:t>
      </w:r>
      <w:r w:rsidR="00DD3ABC">
        <w:rPr>
          <w:lang w:eastAsia="en-US"/>
        </w:rPr>
        <w:t>this CC will handle</w:t>
      </w:r>
      <w:r w:rsidR="00724D6A" w:rsidRPr="00724D6A">
        <w:rPr>
          <w:lang w:eastAsia="en-US"/>
        </w:rPr>
        <w:t xml:space="preserve"> </w:t>
      </w:r>
      <w:r w:rsidR="004776EC">
        <w:t>"For CC#2" in the combined Chair's notes</w:t>
      </w:r>
      <w:r w:rsidR="00F57837">
        <w:t xml:space="preserve"> </w:t>
      </w:r>
      <w:hyperlink r:id="rId8" w:history="1">
        <w:r w:rsidR="00F57837" w:rsidRPr="00AF690D">
          <w:rPr>
            <w:rStyle w:val="Hyperlink"/>
          </w:rPr>
          <w:t>https://www.3gpp.org/ftp/tsg_sa/WG2_Arch/TSGS2_146E_Electronic_2021-08/INBOX/Chair_Notes/ChairNotes_Combined_AI%234.X_5.X_6.X_7.X_08-19-1900.doc</w:t>
        </w:r>
      </w:hyperlink>
      <w:r w:rsidR="004776EC" w:rsidRPr="004776EC">
        <w:t xml:space="preserve"> </w:t>
      </w:r>
      <w:r w:rsidR="004776EC">
        <w:t>and any Rel-17 open issues for informal Show of Hands, if time permit</w:t>
      </w:r>
      <w:r w:rsidR="00724D6A">
        <w:t>:</w:t>
      </w:r>
    </w:p>
    <w:p w14:paraId="753D427C" w14:textId="2B2CE95D" w:rsidR="00724D6A" w:rsidRDefault="00724D6A" w:rsidP="004776EC"/>
    <w:p w14:paraId="5C1E2910" w14:textId="03BC68C7" w:rsidR="004776EC" w:rsidRDefault="004776EC" w:rsidP="00DD3ABC">
      <w:pPr>
        <w:pStyle w:val="Heading1"/>
      </w:pPr>
      <w:r>
        <w:lastRenderedPageBreak/>
        <w:t>1</w:t>
      </w:r>
      <w:r>
        <w:tab/>
        <w:t>Issues marked as "For CC#2" in the combined Chair's note</w:t>
      </w:r>
    </w:p>
    <w:p w14:paraId="65030106" w14:textId="77777777" w:rsidR="002264D9" w:rsidRDefault="002264D9" w:rsidP="002264D9">
      <w:pPr>
        <w:keepNext/>
        <w:pBdr>
          <w:top w:val="single" w:sz="4" w:space="1" w:color="auto"/>
        </w:pBdr>
        <w:rPr>
          <w:lang w:eastAsia="en-US"/>
        </w:rPr>
      </w:pPr>
      <w:r w:rsidRPr="002264D9">
        <w:rPr>
          <w:color w:val="0000FF"/>
          <w:lang w:eastAsia="en-US"/>
        </w:rPr>
        <w:t>S2-2105854</w:t>
      </w:r>
      <w:r>
        <w:rPr>
          <w:lang w:eastAsia="en-US"/>
        </w:rPr>
        <w:t xml:space="preserve"> (LS OUT) [DRAFT] LS on 5G capabilities exposure for factories of the future (Source: Nokia, Nokia Shanghai Bell)</w:t>
      </w:r>
    </w:p>
    <w:p w14:paraId="40A20F1C" w14:textId="77777777" w:rsidR="002264D9" w:rsidRPr="002264D9" w:rsidRDefault="002264D9" w:rsidP="002264D9">
      <w:pPr>
        <w:pStyle w:val="FP"/>
        <w:keepNext/>
        <w:rPr>
          <w:b/>
          <w:bCs/>
          <w:i/>
          <w:iCs/>
          <w:lang w:eastAsia="en-US"/>
        </w:rPr>
      </w:pPr>
      <w:r w:rsidRPr="002264D9">
        <w:rPr>
          <w:b/>
          <w:bCs/>
          <w:i/>
          <w:iCs/>
          <w:lang w:eastAsia="en-US"/>
        </w:rPr>
        <w:t>e-mail comments:</w:t>
      </w:r>
    </w:p>
    <w:p w14:paraId="67BE0B40" w14:textId="77777777" w:rsidR="002264D9" w:rsidRPr="002264D9" w:rsidRDefault="002264D9" w:rsidP="002264D9">
      <w:pPr>
        <w:pStyle w:val="FP"/>
        <w:keepNext/>
        <w:rPr>
          <w:i/>
          <w:iCs/>
          <w:lang w:eastAsia="en-US"/>
        </w:rPr>
      </w:pPr>
      <w:r w:rsidRPr="002264D9">
        <w:rPr>
          <w:i/>
          <w:iCs/>
          <w:lang w:eastAsia="en-US"/>
        </w:rPr>
        <w:t xml:space="preserve">Tricci (OPPO) would like to ask for clarifications for the intent of the </w:t>
      </w:r>
      <w:proofErr w:type="spellStart"/>
      <w:r w:rsidRPr="002264D9">
        <w:rPr>
          <w:i/>
          <w:iCs/>
          <w:lang w:eastAsia="en-US"/>
        </w:rPr>
        <w:t>LSout</w:t>
      </w:r>
      <w:proofErr w:type="spellEnd"/>
      <w:r w:rsidRPr="002264D9">
        <w:rPr>
          <w:i/>
          <w:iCs/>
          <w:lang w:eastAsia="en-US"/>
        </w:rPr>
        <w:t xml:space="preserve"> to SA and to suggest to replace some of the 'definite' wordings to be replaced by an 'optimistic' wordings.</w:t>
      </w:r>
    </w:p>
    <w:p w14:paraId="4077FB54" w14:textId="77777777" w:rsidR="002264D9" w:rsidRPr="002264D9" w:rsidRDefault="002264D9" w:rsidP="002264D9">
      <w:pPr>
        <w:pStyle w:val="FP"/>
        <w:keepNext/>
        <w:rPr>
          <w:i/>
          <w:iCs/>
          <w:lang w:eastAsia="en-US"/>
        </w:rPr>
      </w:pPr>
      <w:r w:rsidRPr="002264D9">
        <w:rPr>
          <w:i/>
          <w:iCs/>
          <w:lang w:eastAsia="en-US"/>
        </w:rPr>
        <w:t>Laurent (Nokia): answers</w:t>
      </w:r>
    </w:p>
    <w:p w14:paraId="2E70463E" w14:textId="77777777" w:rsidR="002264D9" w:rsidRPr="002264D9" w:rsidRDefault="002264D9" w:rsidP="002264D9">
      <w:pPr>
        <w:pStyle w:val="FP"/>
        <w:keepNext/>
        <w:rPr>
          <w:i/>
          <w:iCs/>
          <w:lang w:eastAsia="en-US"/>
        </w:rPr>
      </w:pPr>
      <w:r w:rsidRPr="002264D9">
        <w:rPr>
          <w:i/>
          <w:iCs/>
          <w:lang w:eastAsia="en-US"/>
        </w:rPr>
        <w:t>Hyunsook (LGE) has a comment.</w:t>
      </w:r>
    </w:p>
    <w:p w14:paraId="4EB1D2B3" w14:textId="77777777" w:rsidR="002264D9" w:rsidRPr="002264D9" w:rsidRDefault="002264D9" w:rsidP="002264D9">
      <w:pPr>
        <w:pStyle w:val="FP"/>
        <w:keepNext/>
        <w:rPr>
          <w:i/>
          <w:iCs/>
          <w:lang w:eastAsia="en-US"/>
        </w:rPr>
      </w:pPr>
      <w:proofErr w:type="spellStart"/>
      <w:r w:rsidRPr="002264D9">
        <w:rPr>
          <w:i/>
          <w:iCs/>
          <w:lang w:eastAsia="en-US"/>
        </w:rPr>
        <w:t>Qianghua</w:t>
      </w:r>
      <w:proofErr w:type="spellEnd"/>
      <w:r w:rsidRPr="002264D9">
        <w:rPr>
          <w:i/>
          <w:iCs/>
          <w:lang w:eastAsia="en-US"/>
        </w:rPr>
        <w:t xml:space="preserve"> (Huawei) provides comments and proposes to use S2-2106047 as baseline</w:t>
      </w:r>
    </w:p>
    <w:p w14:paraId="2A531AF6" w14:textId="77777777" w:rsidR="002264D9" w:rsidRPr="002264D9" w:rsidRDefault="002264D9" w:rsidP="002264D9">
      <w:pPr>
        <w:pStyle w:val="FP"/>
        <w:keepNext/>
        <w:rPr>
          <w:i/>
          <w:iCs/>
          <w:lang w:eastAsia="en-US"/>
        </w:rPr>
      </w:pPr>
      <w:r w:rsidRPr="002264D9">
        <w:rPr>
          <w:i/>
          <w:iCs/>
          <w:lang w:eastAsia="en-US"/>
        </w:rPr>
        <w:t>Serge (T-Mobile USA) supports deferring response until Oct meeting.</w:t>
      </w:r>
    </w:p>
    <w:p w14:paraId="571EDAAD" w14:textId="77777777" w:rsidR="002264D9" w:rsidRPr="002264D9" w:rsidRDefault="002264D9" w:rsidP="002264D9">
      <w:pPr>
        <w:pStyle w:val="FP"/>
        <w:keepNext/>
        <w:rPr>
          <w:i/>
          <w:iCs/>
          <w:lang w:eastAsia="en-US"/>
        </w:rPr>
      </w:pPr>
      <w:r w:rsidRPr="002264D9">
        <w:rPr>
          <w:i/>
          <w:iCs/>
          <w:lang w:eastAsia="en-US"/>
        </w:rPr>
        <w:t>Tricci (OPPO) supports to defer the response until Oct meeting and may be even later dependent on when the Rel18 Sis/WIs are prioritized.</w:t>
      </w:r>
    </w:p>
    <w:p w14:paraId="110B043D" w14:textId="77777777" w:rsidR="002264D9" w:rsidRPr="002264D9" w:rsidRDefault="002264D9" w:rsidP="002264D9">
      <w:pPr>
        <w:pStyle w:val="FP"/>
        <w:keepNext/>
        <w:rPr>
          <w:i/>
          <w:iCs/>
          <w:lang w:eastAsia="en-US"/>
        </w:rPr>
      </w:pPr>
      <w:r w:rsidRPr="002264D9">
        <w:rPr>
          <w:i/>
          <w:iCs/>
          <w:lang w:eastAsia="en-US"/>
        </w:rPr>
        <w:t>Tricci (OPPO) thanks Nokia's suggestion and supports to send simple quick LS response to ACIA.</w:t>
      </w:r>
    </w:p>
    <w:p w14:paraId="0A28481B" w14:textId="77777777" w:rsidR="002264D9" w:rsidRPr="002264D9" w:rsidRDefault="002264D9" w:rsidP="002264D9">
      <w:pPr>
        <w:pStyle w:val="FP"/>
        <w:keepNext/>
        <w:rPr>
          <w:i/>
          <w:iCs/>
          <w:lang w:eastAsia="en-US"/>
        </w:rPr>
      </w:pPr>
      <w:r w:rsidRPr="002264D9">
        <w:rPr>
          <w:i/>
          <w:iCs/>
          <w:lang w:eastAsia="en-US"/>
        </w:rPr>
        <w:t>Laurent (Nokia): provides r02</w:t>
      </w:r>
    </w:p>
    <w:p w14:paraId="58FCA7F6" w14:textId="77777777" w:rsidR="002264D9" w:rsidRPr="002264D9" w:rsidRDefault="002264D9" w:rsidP="002264D9">
      <w:pPr>
        <w:pStyle w:val="FP"/>
        <w:keepNext/>
        <w:rPr>
          <w:i/>
          <w:iCs/>
          <w:lang w:eastAsia="en-US"/>
        </w:rPr>
      </w:pPr>
      <w:r w:rsidRPr="002264D9">
        <w:rPr>
          <w:i/>
          <w:iCs/>
          <w:lang w:eastAsia="en-US"/>
        </w:rPr>
        <w:t>Marco (Huawei) comment that current versions are too minimalistic and not consistent with the current status.</w:t>
      </w:r>
    </w:p>
    <w:p w14:paraId="5D42EE0D" w14:textId="77777777" w:rsidR="002264D9" w:rsidRPr="002264D9" w:rsidRDefault="002264D9" w:rsidP="002264D9">
      <w:pPr>
        <w:pStyle w:val="FP"/>
        <w:keepNext/>
        <w:rPr>
          <w:i/>
          <w:iCs/>
          <w:lang w:eastAsia="en-US"/>
        </w:rPr>
      </w:pPr>
      <w:r w:rsidRPr="002264D9">
        <w:rPr>
          <w:i/>
          <w:iCs/>
          <w:lang w:eastAsia="en-US"/>
        </w:rPr>
        <w:t>Sebastian (Qualcomm) comments</w:t>
      </w:r>
    </w:p>
    <w:p w14:paraId="5AB675D3" w14:textId="77777777" w:rsidR="002264D9" w:rsidRPr="002264D9" w:rsidRDefault="002264D9" w:rsidP="002264D9">
      <w:pPr>
        <w:pStyle w:val="FP"/>
        <w:keepNext/>
        <w:rPr>
          <w:i/>
          <w:iCs/>
          <w:lang w:eastAsia="en-US"/>
        </w:rPr>
      </w:pPr>
      <w:r w:rsidRPr="002264D9">
        <w:rPr>
          <w:i/>
          <w:iCs/>
          <w:lang w:eastAsia="en-US"/>
        </w:rPr>
        <w:t xml:space="preserve">Laurent (Nokia): provides r03 </w:t>
      </w:r>
      <w:proofErr w:type="spellStart"/>
      <w:r w:rsidRPr="002264D9">
        <w:rPr>
          <w:i/>
          <w:iCs/>
          <w:lang w:eastAsia="en-US"/>
        </w:rPr>
        <w:t>an</w:t>
      </w:r>
      <w:proofErr w:type="spellEnd"/>
      <w:r w:rsidRPr="002264D9">
        <w:rPr>
          <w:i/>
          <w:iCs/>
          <w:lang w:eastAsia="en-US"/>
        </w:rPr>
        <w:t xml:space="preserve"> a bit less minimalistic version</w:t>
      </w:r>
    </w:p>
    <w:p w14:paraId="3847D88E" w14:textId="77777777" w:rsidR="002264D9" w:rsidRPr="002264D9" w:rsidRDefault="002264D9" w:rsidP="002264D9">
      <w:pPr>
        <w:pStyle w:val="FP"/>
        <w:keepNext/>
        <w:rPr>
          <w:i/>
          <w:iCs/>
          <w:lang w:eastAsia="en-US"/>
        </w:rPr>
      </w:pPr>
      <w:proofErr w:type="spellStart"/>
      <w:r w:rsidRPr="002264D9">
        <w:rPr>
          <w:i/>
          <w:iCs/>
          <w:lang w:eastAsia="en-US"/>
        </w:rPr>
        <w:t>Qianghua</w:t>
      </w:r>
      <w:proofErr w:type="spellEnd"/>
      <w:r w:rsidRPr="002264D9">
        <w:rPr>
          <w:i/>
          <w:iCs/>
          <w:lang w:eastAsia="en-US"/>
        </w:rPr>
        <w:t xml:space="preserve"> (Huawei) provides r04</w:t>
      </w:r>
    </w:p>
    <w:p w14:paraId="67A63AA9" w14:textId="77777777" w:rsidR="002264D9" w:rsidRPr="002264D9" w:rsidRDefault="002264D9" w:rsidP="002264D9">
      <w:pPr>
        <w:pStyle w:val="FP"/>
        <w:keepNext/>
        <w:rPr>
          <w:i/>
          <w:iCs/>
          <w:lang w:eastAsia="en-US"/>
        </w:rPr>
      </w:pPr>
      <w:r w:rsidRPr="002264D9">
        <w:rPr>
          <w:i/>
          <w:iCs/>
          <w:lang w:eastAsia="en-US"/>
        </w:rPr>
        <w:t>Dieter (Deutsche Telekom) propose to note this or 6047 and just send one answer to ACIA.</w:t>
      </w:r>
    </w:p>
    <w:p w14:paraId="044DC315" w14:textId="77777777" w:rsidR="002264D9" w:rsidRPr="002264D9" w:rsidRDefault="002264D9" w:rsidP="002264D9">
      <w:pPr>
        <w:pStyle w:val="FP"/>
        <w:keepNext/>
        <w:rPr>
          <w:i/>
          <w:iCs/>
          <w:lang w:eastAsia="en-US"/>
        </w:rPr>
      </w:pPr>
      <w:r w:rsidRPr="002264D9">
        <w:rPr>
          <w:i/>
          <w:iCs/>
          <w:lang w:eastAsia="en-US"/>
        </w:rPr>
        <w:t>Laurent (Nokia): provides r05 and suggests we work only on 5854 (not on 6047) (there is another version of 5854 that is more minimalistic)</w:t>
      </w:r>
    </w:p>
    <w:p w14:paraId="02B8997D" w14:textId="77777777" w:rsidR="002264D9" w:rsidRPr="002264D9" w:rsidRDefault="002264D9" w:rsidP="002264D9">
      <w:pPr>
        <w:pStyle w:val="FP"/>
        <w:keepNext/>
        <w:rPr>
          <w:i/>
          <w:iCs/>
          <w:lang w:eastAsia="en-US"/>
        </w:rPr>
      </w:pPr>
      <w:r w:rsidRPr="002264D9">
        <w:rPr>
          <w:i/>
          <w:iCs/>
          <w:lang w:eastAsia="en-US"/>
        </w:rPr>
        <w:t>Marco (Huawei) answers to Dieter (Deutsche Telekom).</w:t>
      </w:r>
    </w:p>
    <w:p w14:paraId="31491EDC" w14:textId="77777777" w:rsidR="002264D9" w:rsidRPr="002264D9" w:rsidRDefault="002264D9" w:rsidP="002264D9">
      <w:pPr>
        <w:pStyle w:val="FP"/>
        <w:keepNext/>
        <w:rPr>
          <w:i/>
          <w:iCs/>
          <w:lang w:eastAsia="en-US"/>
        </w:rPr>
      </w:pPr>
      <w:r w:rsidRPr="002264D9">
        <w:rPr>
          <w:i/>
          <w:iCs/>
          <w:lang w:eastAsia="en-US"/>
        </w:rPr>
        <w:t>Dieter (Deutsche Telekom) comments.</w:t>
      </w:r>
    </w:p>
    <w:p w14:paraId="5364338D" w14:textId="77777777" w:rsidR="002264D9" w:rsidRPr="002264D9" w:rsidRDefault="002264D9" w:rsidP="002264D9">
      <w:pPr>
        <w:pStyle w:val="FP"/>
        <w:keepNext/>
        <w:rPr>
          <w:i/>
          <w:iCs/>
          <w:lang w:eastAsia="en-US"/>
        </w:rPr>
      </w:pPr>
      <w:r w:rsidRPr="002264D9">
        <w:rPr>
          <w:i/>
          <w:iCs/>
          <w:lang w:eastAsia="en-US"/>
        </w:rPr>
        <w:t>Sebastian (Qualcomm) provides r06 with additional simplifications on top of r05 and a comment about a sentence that is incomplete</w:t>
      </w:r>
    </w:p>
    <w:p w14:paraId="034FA23A" w14:textId="77777777" w:rsidR="002264D9" w:rsidRPr="002264D9" w:rsidRDefault="002264D9" w:rsidP="002264D9">
      <w:pPr>
        <w:pStyle w:val="FP"/>
        <w:keepNext/>
        <w:rPr>
          <w:i/>
          <w:iCs/>
          <w:lang w:eastAsia="en-US"/>
        </w:rPr>
      </w:pPr>
      <w:proofErr w:type="spellStart"/>
      <w:r w:rsidRPr="002264D9">
        <w:rPr>
          <w:i/>
          <w:iCs/>
          <w:lang w:eastAsia="en-US"/>
        </w:rPr>
        <w:t>Qianghua</w:t>
      </w:r>
      <w:proofErr w:type="spellEnd"/>
      <w:r w:rsidRPr="002264D9">
        <w:rPr>
          <w:i/>
          <w:iCs/>
          <w:lang w:eastAsia="en-US"/>
        </w:rPr>
        <w:t xml:space="preserve"> (Huawei) provides r07</w:t>
      </w:r>
    </w:p>
    <w:p w14:paraId="5E704A4E" w14:textId="77777777" w:rsidR="002264D9" w:rsidRPr="002264D9" w:rsidRDefault="002264D9" w:rsidP="002264D9">
      <w:pPr>
        <w:pStyle w:val="FP"/>
        <w:keepNext/>
        <w:rPr>
          <w:i/>
          <w:iCs/>
          <w:lang w:eastAsia="en-US"/>
        </w:rPr>
      </w:pPr>
      <w:r w:rsidRPr="002264D9">
        <w:rPr>
          <w:i/>
          <w:iCs/>
          <w:lang w:eastAsia="en-US"/>
        </w:rPr>
        <w:t>Laurent (Nokia): provides r07 and r08</w:t>
      </w:r>
    </w:p>
    <w:p w14:paraId="5A684A77" w14:textId="77777777" w:rsidR="002264D9" w:rsidRPr="002264D9" w:rsidRDefault="002264D9" w:rsidP="002264D9">
      <w:pPr>
        <w:pStyle w:val="FP"/>
        <w:keepNext/>
        <w:rPr>
          <w:i/>
          <w:iCs/>
          <w:lang w:eastAsia="en-US"/>
        </w:rPr>
      </w:pPr>
      <w:r w:rsidRPr="002264D9">
        <w:rPr>
          <w:i/>
          <w:iCs/>
          <w:lang w:eastAsia="en-US"/>
        </w:rPr>
        <w:t>Laurent (Nokia): provides r08 (correcting the previous mail)</w:t>
      </w:r>
    </w:p>
    <w:p w14:paraId="37B842EA" w14:textId="77777777" w:rsidR="002264D9" w:rsidRPr="002264D9" w:rsidRDefault="002264D9" w:rsidP="002264D9">
      <w:pPr>
        <w:pStyle w:val="FP"/>
        <w:keepNext/>
        <w:rPr>
          <w:i/>
          <w:iCs/>
          <w:lang w:eastAsia="en-US"/>
        </w:rPr>
      </w:pPr>
      <w:r w:rsidRPr="002264D9">
        <w:rPr>
          <w:i/>
          <w:iCs/>
          <w:lang w:eastAsia="en-US"/>
        </w:rPr>
        <w:t>Magnus O (Ericsson): provides r09</w:t>
      </w:r>
    </w:p>
    <w:p w14:paraId="1C05498B" w14:textId="77777777" w:rsidR="002264D9" w:rsidRPr="002264D9" w:rsidRDefault="002264D9" w:rsidP="002264D9">
      <w:pPr>
        <w:pStyle w:val="FP"/>
        <w:keepNext/>
        <w:rPr>
          <w:i/>
          <w:iCs/>
          <w:lang w:eastAsia="en-US"/>
        </w:rPr>
      </w:pPr>
      <w:proofErr w:type="spellStart"/>
      <w:r w:rsidRPr="002264D9">
        <w:rPr>
          <w:i/>
          <w:iCs/>
          <w:lang w:eastAsia="en-US"/>
        </w:rPr>
        <w:t>Qianghua</w:t>
      </w:r>
      <w:proofErr w:type="spellEnd"/>
      <w:r w:rsidRPr="002264D9">
        <w:rPr>
          <w:i/>
          <w:iCs/>
          <w:lang w:eastAsia="en-US"/>
        </w:rPr>
        <w:t xml:space="preserve"> (Huawei) provides r10</w:t>
      </w:r>
    </w:p>
    <w:p w14:paraId="52E20B2C" w14:textId="77777777" w:rsidR="002264D9" w:rsidRPr="002264D9" w:rsidRDefault="002264D9" w:rsidP="002264D9">
      <w:pPr>
        <w:pStyle w:val="FP"/>
        <w:keepNext/>
        <w:rPr>
          <w:i/>
          <w:iCs/>
          <w:lang w:eastAsia="en-US"/>
        </w:rPr>
      </w:pPr>
      <w:r w:rsidRPr="002264D9">
        <w:rPr>
          <w:i/>
          <w:iCs/>
          <w:lang w:eastAsia="en-US"/>
        </w:rPr>
        <w:t>Dieter (Deutsche Telekom) provides r11 and objects to any previous revision.</w:t>
      </w:r>
    </w:p>
    <w:p w14:paraId="026D745C" w14:textId="77777777" w:rsidR="002264D9" w:rsidRPr="002264D9" w:rsidRDefault="002264D9" w:rsidP="002264D9">
      <w:pPr>
        <w:pStyle w:val="FP"/>
        <w:keepNext/>
        <w:rPr>
          <w:i/>
          <w:iCs/>
          <w:lang w:eastAsia="en-US"/>
        </w:rPr>
      </w:pPr>
      <w:r w:rsidRPr="002264D9">
        <w:rPr>
          <w:i/>
          <w:iCs/>
          <w:lang w:eastAsia="en-US"/>
        </w:rPr>
        <w:t>Laurent (Nokia): provides r12</w:t>
      </w:r>
    </w:p>
    <w:p w14:paraId="7CD6706B" w14:textId="77777777" w:rsidR="002264D9" w:rsidRPr="002264D9" w:rsidRDefault="002264D9" w:rsidP="002264D9">
      <w:pPr>
        <w:pStyle w:val="FP"/>
        <w:keepNext/>
        <w:rPr>
          <w:i/>
          <w:iCs/>
          <w:lang w:eastAsia="en-US"/>
        </w:rPr>
      </w:pPr>
      <w:proofErr w:type="spellStart"/>
      <w:r w:rsidRPr="002264D9">
        <w:rPr>
          <w:i/>
          <w:iCs/>
          <w:lang w:eastAsia="en-US"/>
        </w:rPr>
        <w:t>Qianghua</w:t>
      </w:r>
      <w:proofErr w:type="spellEnd"/>
      <w:r w:rsidRPr="002264D9">
        <w:rPr>
          <w:i/>
          <w:iCs/>
          <w:lang w:eastAsia="en-US"/>
        </w:rPr>
        <w:t xml:space="preserve"> (Huawei) replies</w:t>
      </w:r>
    </w:p>
    <w:p w14:paraId="27C3ADE0" w14:textId="77777777" w:rsidR="002264D9" w:rsidRPr="002264D9" w:rsidRDefault="002264D9" w:rsidP="002264D9">
      <w:pPr>
        <w:pStyle w:val="FP"/>
        <w:keepNext/>
        <w:rPr>
          <w:i/>
          <w:iCs/>
          <w:lang w:eastAsia="en-US"/>
        </w:rPr>
      </w:pPr>
      <w:r w:rsidRPr="002264D9">
        <w:rPr>
          <w:i/>
          <w:iCs/>
          <w:lang w:eastAsia="en-US"/>
        </w:rPr>
        <w:t>Dieter (Deutsche Telekom) objects to r12 and provides answer to Laurent.</w:t>
      </w:r>
    </w:p>
    <w:p w14:paraId="211BA48F" w14:textId="77777777" w:rsidR="002264D9" w:rsidRPr="002264D9" w:rsidRDefault="002264D9" w:rsidP="002264D9">
      <w:pPr>
        <w:pStyle w:val="FP"/>
        <w:keepNext/>
        <w:rPr>
          <w:i/>
          <w:iCs/>
          <w:lang w:eastAsia="en-US"/>
        </w:rPr>
      </w:pPr>
      <w:r w:rsidRPr="002264D9">
        <w:rPr>
          <w:i/>
          <w:iCs/>
          <w:lang w:eastAsia="en-US"/>
        </w:rPr>
        <w:t>Sebastian (Qualcomm) provides r13</w:t>
      </w:r>
    </w:p>
    <w:p w14:paraId="4E725741" w14:textId="77777777" w:rsidR="002264D9" w:rsidRPr="002264D9" w:rsidRDefault="002264D9" w:rsidP="002264D9">
      <w:pPr>
        <w:pStyle w:val="FP"/>
        <w:keepNext/>
        <w:rPr>
          <w:i/>
          <w:iCs/>
          <w:lang w:eastAsia="en-US"/>
        </w:rPr>
      </w:pPr>
      <w:r w:rsidRPr="002264D9">
        <w:rPr>
          <w:i/>
          <w:iCs/>
          <w:lang w:eastAsia="en-US"/>
        </w:rPr>
        <w:t xml:space="preserve">Sang-Jun (Samsung) proposes a </w:t>
      </w:r>
      <w:proofErr w:type="spellStart"/>
      <w:r w:rsidRPr="002264D9">
        <w:rPr>
          <w:i/>
          <w:iCs/>
          <w:lang w:eastAsia="en-US"/>
        </w:rPr>
        <w:t>comprimise</w:t>
      </w:r>
      <w:proofErr w:type="spellEnd"/>
      <w:r w:rsidRPr="002264D9">
        <w:rPr>
          <w:i/>
          <w:iCs/>
          <w:lang w:eastAsia="en-US"/>
        </w:rPr>
        <w:t>.</w:t>
      </w:r>
    </w:p>
    <w:p w14:paraId="3953AB94" w14:textId="77777777" w:rsidR="002264D9" w:rsidRPr="002264D9" w:rsidRDefault="002264D9" w:rsidP="002264D9">
      <w:pPr>
        <w:pStyle w:val="FP"/>
        <w:keepNext/>
        <w:rPr>
          <w:i/>
          <w:iCs/>
          <w:lang w:eastAsia="en-US"/>
        </w:rPr>
      </w:pPr>
      <w:r w:rsidRPr="002264D9">
        <w:rPr>
          <w:i/>
          <w:iCs/>
          <w:lang w:eastAsia="en-US"/>
        </w:rPr>
        <w:t>Laurent (Nokia): Comments</w:t>
      </w:r>
    </w:p>
    <w:p w14:paraId="05EF0476" w14:textId="77777777" w:rsidR="002264D9" w:rsidRPr="002264D9" w:rsidRDefault="002264D9" w:rsidP="002264D9">
      <w:pPr>
        <w:pStyle w:val="FP"/>
        <w:keepNext/>
        <w:rPr>
          <w:i/>
          <w:iCs/>
          <w:lang w:eastAsia="en-US"/>
        </w:rPr>
      </w:pPr>
      <w:r w:rsidRPr="002264D9">
        <w:rPr>
          <w:i/>
          <w:iCs/>
          <w:lang w:eastAsia="en-US"/>
        </w:rPr>
        <w:t>Sebastian (Qualcomm) prefers r13</w:t>
      </w:r>
    </w:p>
    <w:p w14:paraId="4E020B5A" w14:textId="77777777" w:rsidR="002264D9" w:rsidRPr="002264D9" w:rsidRDefault="002264D9" w:rsidP="002264D9">
      <w:pPr>
        <w:pStyle w:val="FP"/>
        <w:keepNext/>
        <w:rPr>
          <w:i/>
          <w:iCs/>
          <w:lang w:eastAsia="en-US"/>
        </w:rPr>
      </w:pPr>
      <w:r w:rsidRPr="002264D9">
        <w:rPr>
          <w:i/>
          <w:iCs/>
          <w:lang w:eastAsia="en-US"/>
        </w:rPr>
        <w:t>Dieter (Deutsche Telekom) prefers r11 with some wording improvements, r13 does not work for us.</w:t>
      </w:r>
    </w:p>
    <w:p w14:paraId="5404F0DF" w14:textId="77777777" w:rsidR="002264D9" w:rsidRPr="002264D9" w:rsidRDefault="002264D9" w:rsidP="002264D9">
      <w:pPr>
        <w:pStyle w:val="FP"/>
        <w:keepNext/>
        <w:rPr>
          <w:i/>
          <w:iCs/>
          <w:lang w:eastAsia="en-US"/>
        </w:rPr>
      </w:pPr>
      <w:r w:rsidRPr="002264D9">
        <w:rPr>
          <w:i/>
          <w:iCs/>
          <w:lang w:eastAsia="en-US"/>
        </w:rPr>
        <w:t>Marco (Huawei) comments on select a version with list of topic as in R10 or r12 and not a R11 and R13.</w:t>
      </w:r>
    </w:p>
    <w:p w14:paraId="065E1E49" w14:textId="77777777" w:rsidR="002264D9" w:rsidRPr="002264D9" w:rsidRDefault="002264D9" w:rsidP="002264D9">
      <w:pPr>
        <w:pStyle w:val="FP"/>
        <w:keepNext/>
        <w:rPr>
          <w:i/>
          <w:iCs/>
          <w:lang w:eastAsia="en-US"/>
        </w:rPr>
      </w:pPr>
      <w:r w:rsidRPr="002264D9">
        <w:rPr>
          <w:i/>
          <w:iCs/>
          <w:lang w:eastAsia="en-US"/>
        </w:rPr>
        <w:t>==== 4.X, 5.X, 6.X, 7.X Final Deadline ====</w:t>
      </w:r>
    </w:p>
    <w:p w14:paraId="6F820D9E" w14:textId="6B5162A1" w:rsidR="002264D9" w:rsidRPr="002264D9" w:rsidRDefault="002264D9" w:rsidP="002264D9">
      <w:pPr>
        <w:pStyle w:val="FP"/>
        <w:keepNext/>
        <w:rPr>
          <w:i/>
          <w:iCs/>
          <w:lang w:eastAsia="en-US"/>
        </w:rPr>
      </w:pPr>
    </w:p>
    <w:p w14:paraId="521B17EA" w14:textId="77777777" w:rsidR="002264D9" w:rsidRPr="002264D9" w:rsidRDefault="002264D9" w:rsidP="002264D9">
      <w:pPr>
        <w:keepNext/>
        <w:rPr>
          <w:b/>
          <w:bCs/>
          <w:lang w:eastAsia="en-US"/>
        </w:rPr>
      </w:pPr>
      <w:r w:rsidRPr="002264D9">
        <w:rPr>
          <w:b/>
          <w:bCs/>
          <w:lang w:eastAsia="en-US"/>
        </w:rPr>
        <w:t>Discussion and conclusion:</w:t>
      </w:r>
    </w:p>
    <w:p w14:paraId="376674F4" w14:textId="13E70E0C" w:rsidR="002264D9" w:rsidRDefault="00F57837" w:rsidP="004776EC">
      <w:pPr>
        <w:rPr>
          <w:lang w:eastAsia="en-US"/>
        </w:rPr>
      </w:pPr>
      <w:r w:rsidRPr="00901C13">
        <w:rPr>
          <w:color w:val="0000FF"/>
          <w:lang w:eastAsia="en-US"/>
        </w:rPr>
        <w:t>S2-2105854r11</w:t>
      </w:r>
      <w:r>
        <w:rPr>
          <w:lang w:eastAsia="en-US"/>
        </w:rPr>
        <w:t>. Nokia commented that it was commented that a more minimalistic answer should be provided and also that it should be sent to TSG SA to collate an answer from other WGs and proposed to agree a version taking Rel-11 as a baseline and removing</w:t>
      </w:r>
      <w:r w:rsidRPr="00F57837">
        <w:rPr>
          <w:lang w:eastAsia="en-US"/>
        </w:rPr>
        <w:t xml:space="preserve"> </w:t>
      </w:r>
      <w:r>
        <w:rPr>
          <w:lang w:eastAsia="en-US"/>
        </w:rPr>
        <w:t xml:space="preserve">second sentence of the first bullet "Requirements not yet supported or requirements that need further study may be part of release 18 study or work items." and replace "This" in the second sentence of the second bullet by "Which study and work items will finally be part of Release 18 scope". Huawei asked that some technical consideration is added if possible, as included in r10 or r12. There was no support for adding this and Huawei accepted the Nokia proposal. </w:t>
      </w:r>
      <w:r w:rsidR="00901C13" w:rsidRPr="00901C13">
        <w:rPr>
          <w:color w:val="0000FF"/>
          <w:lang w:eastAsia="en-US"/>
        </w:rPr>
        <w:t>S2-2105854r11</w:t>
      </w:r>
      <w:r w:rsidR="00901C13">
        <w:rPr>
          <w:lang w:eastAsia="en-US"/>
        </w:rPr>
        <w:t xml:space="preserve"> with the indicated changes was agreed and</w:t>
      </w:r>
      <w:r>
        <w:rPr>
          <w:lang w:eastAsia="en-US"/>
        </w:rPr>
        <w:t xml:space="preserve"> was revised into </w:t>
      </w:r>
      <w:r w:rsidRPr="00901C13">
        <w:rPr>
          <w:color w:val="0000FF"/>
          <w:lang w:eastAsia="en-US"/>
        </w:rPr>
        <w:t>S2-2106683</w:t>
      </w:r>
      <w:r w:rsidR="00901C13">
        <w:rPr>
          <w:lang w:eastAsia="en-US"/>
        </w:rPr>
        <w:t xml:space="preserve">, which was </w:t>
      </w:r>
      <w:r w:rsidR="00901C13" w:rsidRPr="00901C13">
        <w:rPr>
          <w:color w:val="FF0000"/>
          <w:lang w:eastAsia="en-US"/>
        </w:rPr>
        <w:t>approved</w:t>
      </w:r>
      <w:r w:rsidR="00901C13">
        <w:rPr>
          <w:lang w:eastAsia="en-US"/>
        </w:rPr>
        <w:t>.</w:t>
      </w:r>
    </w:p>
    <w:p w14:paraId="6E066858" w14:textId="77777777" w:rsidR="00F57837" w:rsidRDefault="00F57837" w:rsidP="004776EC">
      <w:pPr>
        <w:rPr>
          <w:lang w:eastAsia="en-US"/>
        </w:rPr>
      </w:pPr>
    </w:p>
    <w:p w14:paraId="6EBDF969" w14:textId="77777777" w:rsidR="002264D9" w:rsidRPr="002264D9" w:rsidRDefault="002264D9" w:rsidP="002264D9">
      <w:pPr>
        <w:keepNext/>
        <w:pBdr>
          <w:top w:val="single" w:sz="4" w:space="1" w:color="auto"/>
        </w:pBdr>
        <w:rPr>
          <w:lang w:eastAsia="en-US"/>
        </w:rPr>
      </w:pPr>
      <w:r w:rsidRPr="002264D9">
        <w:rPr>
          <w:color w:val="0000FF"/>
          <w:lang w:eastAsia="en-US"/>
        </w:rPr>
        <w:lastRenderedPageBreak/>
        <w:t>S2-2105696</w:t>
      </w:r>
      <w:r w:rsidRPr="002264D9">
        <w:rPr>
          <w:lang w:eastAsia="en-US"/>
        </w:rPr>
        <w:t xml:space="preserve"> (LS OUT) [DRAFT] LS Reply on Support of Asynchronous Type Communication in N1N2MessageTransfer (Source: Huawei, </w:t>
      </w:r>
      <w:proofErr w:type="spellStart"/>
      <w:r w:rsidRPr="002264D9">
        <w:rPr>
          <w:lang w:eastAsia="en-US"/>
        </w:rPr>
        <w:t>HiSilicon</w:t>
      </w:r>
      <w:proofErr w:type="spellEnd"/>
      <w:r w:rsidRPr="002264D9">
        <w:rPr>
          <w:lang w:eastAsia="en-US"/>
        </w:rPr>
        <w:t>)</w:t>
      </w:r>
    </w:p>
    <w:p w14:paraId="32C0B3F9" w14:textId="77777777" w:rsidR="002264D9" w:rsidRPr="002264D9" w:rsidRDefault="002264D9" w:rsidP="002264D9">
      <w:pPr>
        <w:pStyle w:val="FP"/>
        <w:keepNext/>
        <w:rPr>
          <w:b/>
          <w:bCs/>
          <w:i/>
          <w:iCs/>
          <w:lang w:eastAsia="en-US"/>
        </w:rPr>
      </w:pPr>
      <w:r w:rsidRPr="002264D9">
        <w:rPr>
          <w:b/>
          <w:bCs/>
          <w:i/>
          <w:iCs/>
          <w:lang w:eastAsia="en-US"/>
        </w:rPr>
        <w:t>e-mail comments:</w:t>
      </w:r>
    </w:p>
    <w:p w14:paraId="160D044C" w14:textId="77777777" w:rsidR="002264D9" w:rsidRPr="002264D9" w:rsidRDefault="002264D9" w:rsidP="002264D9">
      <w:pPr>
        <w:pStyle w:val="FP"/>
        <w:keepNext/>
        <w:rPr>
          <w:i/>
          <w:iCs/>
          <w:lang w:eastAsia="en-US"/>
        </w:rPr>
      </w:pPr>
      <w:r w:rsidRPr="002264D9">
        <w:rPr>
          <w:i/>
          <w:iCs/>
          <w:lang w:eastAsia="en-US"/>
        </w:rPr>
        <w:t>Qian (Ericsson) provides comments and considers 6177 has better form as LS out</w:t>
      </w:r>
    </w:p>
    <w:p w14:paraId="6D69DFB2" w14:textId="77777777" w:rsidR="002264D9" w:rsidRPr="002264D9" w:rsidRDefault="002264D9" w:rsidP="002264D9">
      <w:pPr>
        <w:pStyle w:val="FP"/>
        <w:keepNext/>
        <w:rPr>
          <w:i/>
          <w:iCs/>
          <w:lang w:eastAsia="en-US"/>
        </w:rPr>
      </w:pPr>
      <w:r w:rsidRPr="002264D9">
        <w:rPr>
          <w:i/>
          <w:iCs/>
          <w:lang w:eastAsia="en-US"/>
        </w:rPr>
        <w:t>Hannu (Nokia) can take either 5696 or 6177 as the template, but would like to focus on the (lack of) need for the ATC procedure first.</w:t>
      </w:r>
    </w:p>
    <w:p w14:paraId="4E4D301F" w14:textId="77777777" w:rsidR="002264D9" w:rsidRPr="002264D9" w:rsidRDefault="002264D9" w:rsidP="002264D9">
      <w:pPr>
        <w:pStyle w:val="FP"/>
        <w:keepNext/>
        <w:rPr>
          <w:i/>
          <w:iCs/>
          <w:lang w:eastAsia="en-US"/>
        </w:rPr>
      </w:pPr>
      <w:r w:rsidRPr="002264D9">
        <w:rPr>
          <w:i/>
          <w:iCs/>
          <w:lang w:eastAsia="en-US"/>
        </w:rPr>
        <w:t>Haiyang(Huawei) provides r01</w:t>
      </w:r>
    </w:p>
    <w:p w14:paraId="4EE93A48" w14:textId="77777777" w:rsidR="002264D9" w:rsidRPr="002264D9" w:rsidRDefault="002264D9" w:rsidP="002264D9">
      <w:pPr>
        <w:pStyle w:val="FP"/>
        <w:keepNext/>
        <w:rPr>
          <w:i/>
          <w:iCs/>
          <w:lang w:eastAsia="en-US"/>
        </w:rPr>
      </w:pPr>
      <w:r w:rsidRPr="002264D9">
        <w:rPr>
          <w:i/>
          <w:iCs/>
          <w:lang w:eastAsia="en-US"/>
        </w:rPr>
        <w:t>Haiyang(Huawei) provides r02</w:t>
      </w:r>
    </w:p>
    <w:p w14:paraId="379F4819" w14:textId="77777777" w:rsidR="002264D9" w:rsidRPr="002264D9" w:rsidRDefault="002264D9" w:rsidP="002264D9">
      <w:pPr>
        <w:pStyle w:val="FP"/>
        <w:keepNext/>
        <w:rPr>
          <w:i/>
          <w:iCs/>
          <w:lang w:eastAsia="en-US"/>
        </w:rPr>
      </w:pPr>
      <w:r w:rsidRPr="002264D9">
        <w:rPr>
          <w:i/>
          <w:iCs/>
          <w:lang w:eastAsia="en-US"/>
        </w:rPr>
        <w:t>Hannu (Nokia) proposes clarification and includes the handling of backwards compatibility in SA2 answer #5.</w:t>
      </w:r>
    </w:p>
    <w:p w14:paraId="61D6DCBA" w14:textId="77777777" w:rsidR="002264D9" w:rsidRPr="002264D9" w:rsidRDefault="002264D9" w:rsidP="002264D9">
      <w:pPr>
        <w:pStyle w:val="FP"/>
        <w:keepNext/>
        <w:rPr>
          <w:i/>
          <w:iCs/>
          <w:lang w:eastAsia="en-US"/>
        </w:rPr>
      </w:pPr>
      <w:r w:rsidRPr="002264D9">
        <w:rPr>
          <w:i/>
          <w:iCs/>
          <w:lang w:eastAsia="en-US"/>
        </w:rPr>
        <w:t>Haiyang(Huawei) provides r04 based on r03</w:t>
      </w:r>
    </w:p>
    <w:p w14:paraId="1ACCFB33" w14:textId="77777777" w:rsidR="002264D9" w:rsidRPr="002264D9" w:rsidRDefault="002264D9" w:rsidP="002264D9">
      <w:pPr>
        <w:pStyle w:val="FP"/>
        <w:keepNext/>
        <w:rPr>
          <w:i/>
          <w:iCs/>
          <w:lang w:eastAsia="en-US"/>
        </w:rPr>
      </w:pPr>
      <w:r w:rsidRPr="002264D9">
        <w:rPr>
          <w:i/>
          <w:iCs/>
          <w:lang w:eastAsia="en-US"/>
        </w:rPr>
        <w:t>Qian (Ericsson) comments and provides r05</w:t>
      </w:r>
    </w:p>
    <w:p w14:paraId="1BA44455" w14:textId="77777777" w:rsidR="002264D9" w:rsidRPr="002264D9" w:rsidRDefault="002264D9" w:rsidP="002264D9">
      <w:pPr>
        <w:pStyle w:val="FP"/>
        <w:keepNext/>
        <w:rPr>
          <w:i/>
          <w:iCs/>
          <w:lang w:eastAsia="en-US"/>
        </w:rPr>
      </w:pPr>
      <w:r w:rsidRPr="002264D9">
        <w:rPr>
          <w:i/>
          <w:iCs/>
          <w:lang w:eastAsia="en-US"/>
        </w:rPr>
        <w:t>Hannu (Nokia) replies to Haiyang(Huawei) and provides r06. Can agree either r03 or r06.</w:t>
      </w:r>
    </w:p>
    <w:p w14:paraId="70818497" w14:textId="77777777" w:rsidR="002264D9" w:rsidRPr="002264D9" w:rsidRDefault="002264D9" w:rsidP="002264D9">
      <w:pPr>
        <w:pStyle w:val="FP"/>
        <w:keepNext/>
        <w:rPr>
          <w:i/>
          <w:iCs/>
          <w:lang w:eastAsia="en-US"/>
        </w:rPr>
      </w:pPr>
      <w:r w:rsidRPr="002264D9">
        <w:rPr>
          <w:i/>
          <w:iCs/>
          <w:lang w:eastAsia="en-US"/>
        </w:rPr>
        <w:t>Haiyang(Huawei) provides r07</w:t>
      </w:r>
    </w:p>
    <w:p w14:paraId="024E65AC" w14:textId="77777777" w:rsidR="002264D9" w:rsidRPr="002264D9" w:rsidRDefault="002264D9" w:rsidP="002264D9">
      <w:pPr>
        <w:pStyle w:val="FP"/>
        <w:keepNext/>
        <w:rPr>
          <w:i/>
          <w:iCs/>
          <w:lang w:eastAsia="en-US"/>
        </w:rPr>
      </w:pPr>
      <w:r w:rsidRPr="002264D9">
        <w:rPr>
          <w:i/>
          <w:iCs/>
          <w:lang w:eastAsia="en-US"/>
        </w:rPr>
        <w:t>Hannu (Nokia) can still agree either r03 or r06 but objects to r07.</w:t>
      </w:r>
    </w:p>
    <w:p w14:paraId="3B39DA48" w14:textId="77777777" w:rsidR="002264D9" w:rsidRPr="002264D9" w:rsidRDefault="002264D9" w:rsidP="002264D9">
      <w:pPr>
        <w:pStyle w:val="FP"/>
        <w:keepNext/>
        <w:rPr>
          <w:i/>
          <w:iCs/>
          <w:lang w:eastAsia="en-US"/>
        </w:rPr>
      </w:pPr>
      <w:r w:rsidRPr="002264D9">
        <w:rPr>
          <w:i/>
          <w:iCs/>
          <w:lang w:eastAsia="en-US"/>
        </w:rPr>
        <w:t>Qian (Ericsson) can only accept r05, or r08 with 2 extra updates listed below and objects to all other revisions. The other alternative is to use 6177.</w:t>
      </w:r>
    </w:p>
    <w:p w14:paraId="4F84DE63" w14:textId="77777777" w:rsidR="002264D9" w:rsidRPr="002264D9" w:rsidRDefault="002264D9" w:rsidP="002264D9">
      <w:pPr>
        <w:pStyle w:val="FP"/>
        <w:keepNext/>
        <w:rPr>
          <w:i/>
          <w:iCs/>
          <w:lang w:eastAsia="en-US"/>
        </w:rPr>
      </w:pPr>
      <w:r w:rsidRPr="002264D9">
        <w:rPr>
          <w:i/>
          <w:iCs/>
          <w:lang w:eastAsia="en-US"/>
        </w:rPr>
        <w:t>Haiyang(Huawei) provides r10 based on r09</w:t>
      </w:r>
    </w:p>
    <w:p w14:paraId="000FACDF" w14:textId="0783CF82" w:rsidR="002264D9" w:rsidRDefault="002264D9" w:rsidP="002264D9">
      <w:pPr>
        <w:pStyle w:val="FP"/>
        <w:keepNext/>
        <w:rPr>
          <w:i/>
          <w:iCs/>
          <w:lang w:eastAsia="en-US"/>
        </w:rPr>
      </w:pPr>
      <w:r w:rsidRPr="002264D9">
        <w:rPr>
          <w:i/>
          <w:iCs/>
          <w:lang w:eastAsia="en-US"/>
        </w:rPr>
        <w:t>==== 4.X, 5.X, 6.X, 7.X Final Deadline ====</w:t>
      </w:r>
    </w:p>
    <w:p w14:paraId="66BC54D0" w14:textId="77777777" w:rsidR="002264D9" w:rsidRPr="002264D9" w:rsidRDefault="002264D9" w:rsidP="002264D9">
      <w:pPr>
        <w:pStyle w:val="FP"/>
        <w:keepNext/>
        <w:rPr>
          <w:i/>
          <w:iCs/>
          <w:lang w:eastAsia="en-US"/>
        </w:rPr>
      </w:pPr>
    </w:p>
    <w:p w14:paraId="7467A845" w14:textId="77777777" w:rsidR="002264D9" w:rsidRPr="002264D9" w:rsidRDefault="002264D9" w:rsidP="002264D9">
      <w:pPr>
        <w:keepNext/>
        <w:rPr>
          <w:b/>
          <w:bCs/>
          <w:lang w:eastAsia="en-US"/>
        </w:rPr>
      </w:pPr>
      <w:r w:rsidRPr="002264D9">
        <w:rPr>
          <w:b/>
          <w:bCs/>
          <w:lang w:eastAsia="en-US"/>
        </w:rPr>
        <w:t>Discussion and conclusion:</w:t>
      </w:r>
    </w:p>
    <w:p w14:paraId="47AF674A" w14:textId="061ADCCF" w:rsidR="002264D9" w:rsidRDefault="00901C13" w:rsidP="002264D9">
      <w:pPr>
        <w:rPr>
          <w:lang w:eastAsia="en-US"/>
        </w:rPr>
      </w:pPr>
      <w:r w:rsidRPr="002264D9">
        <w:rPr>
          <w:color w:val="0000FF"/>
          <w:lang w:eastAsia="en-US"/>
        </w:rPr>
        <w:t>S2-2105696</w:t>
      </w:r>
      <w:r>
        <w:rPr>
          <w:color w:val="0000FF"/>
          <w:lang w:eastAsia="en-US"/>
        </w:rPr>
        <w:t>r10</w:t>
      </w:r>
      <w:r>
        <w:t xml:space="preserve">. Huawei suggested agreeing r10. Nokia asked for some time to review the revision. Huawei clarified that this removes some examples from answer 1 text of r08. Nokia preferred to keep the examples as in r08, but could accept r10. </w:t>
      </w:r>
      <w:r w:rsidRPr="002264D9">
        <w:rPr>
          <w:color w:val="0000FF"/>
          <w:lang w:eastAsia="en-US"/>
        </w:rPr>
        <w:t>S2-2105696</w:t>
      </w:r>
      <w:r>
        <w:rPr>
          <w:color w:val="0000FF"/>
          <w:lang w:eastAsia="en-US"/>
        </w:rPr>
        <w:t>r10</w:t>
      </w:r>
      <w:r>
        <w:t xml:space="preserve"> </w:t>
      </w:r>
      <w:r>
        <w:rPr>
          <w:lang w:eastAsia="en-US"/>
        </w:rPr>
        <w:t xml:space="preserve">was agreed and was revised into </w:t>
      </w:r>
      <w:r w:rsidRPr="00901C13">
        <w:rPr>
          <w:color w:val="0000FF"/>
          <w:lang w:eastAsia="en-US"/>
        </w:rPr>
        <w:t>S2-210668</w:t>
      </w:r>
      <w:r>
        <w:rPr>
          <w:color w:val="0000FF"/>
          <w:lang w:eastAsia="en-US"/>
        </w:rPr>
        <w:t>4</w:t>
      </w:r>
      <w:r>
        <w:rPr>
          <w:lang w:eastAsia="en-US"/>
        </w:rPr>
        <w:t xml:space="preserve">, which was </w:t>
      </w:r>
      <w:r w:rsidRPr="00901C13">
        <w:rPr>
          <w:color w:val="FF0000"/>
          <w:lang w:eastAsia="en-US"/>
        </w:rPr>
        <w:t>approved</w:t>
      </w:r>
      <w:r>
        <w:rPr>
          <w:lang w:eastAsia="en-US"/>
        </w:rPr>
        <w:t>.</w:t>
      </w:r>
    </w:p>
    <w:p w14:paraId="4F95A4C0" w14:textId="77777777" w:rsidR="002826F3" w:rsidRPr="00901C13" w:rsidRDefault="002826F3" w:rsidP="002264D9"/>
    <w:p w14:paraId="778E98FE" w14:textId="2F1A4BB0" w:rsidR="002264D9" w:rsidRDefault="002264D9" w:rsidP="002264D9">
      <w:pPr>
        <w:keepNext/>
        <w:pBdr>
          <w:top w:val="single" w:sz="4" w:space="1" w:color="auto"/>
        </w:pBdr>
        <w:rPr>
          <w:lang w:eastAsia="en-US"/>
        </w:rPr>
      </w:pPr>
      <w:r w:rsidRPr="002264D9">
        <w:rPr>
          <w:color w:val="0000FF"/>
          <w:lang w:eastAsia="en-US"/>
        </w:rPr>
        <w:t>S2-2105695</w:t>
      </w:r>
      <w:r>
        <w:rPr>
          <w:lang w:eastAsia="en-US"/>
        </w:rPr>
        <w:t xml:space="preserve"> (CR) 23.501 CR3062: Explicit indication for ATC (Source: Huawei, </w:t>
      </w:r>
      <w:proofErr w:type="spellStart"/>
      <w:r>
        <w:rPr>
          <w:lang w:eastAsia="en-US"/>
        </w:rPr>
        <w:t>HiSilicon</w:t>
      </w:r>
      <w:proofErr w:type="spellEnd"/>
      <w:r>
        <w:rPr>
          <w:lang w:eastAsia="en-US"/>
        </w:rPr>
        <w:t>)</w:t>
      </w:r>
    </w:p>
    <w:p w14:paraId="1F9DB208" w14:textId="77777777" w:rsidR="002264D9" w:rsidRPr="002264D9" w:rsidRDefault="002264D9" w:rsidP="002264D9">
      <w:pPr>
        <w:pStyle w:val="FP"/>
        <w:keepNext/>
        <w:rPr>
          <w:b/>
          <w:bCs/>
          <w:i/>
          <w:iCs/>
          <w:lang w:eastAsia="en-US"/>
        </w:rPr>
      </w:pPr>
      <w:r w:rsidRPr="002264D9">
        <w:rPr>
          <w:b/>
          <w:bCs/>
          <w:i/>
          <w:iCs/>
          <w:lang w:eastAsia="en-US"/>
        </w:rPr>
        <w:t>e-mail comments:</w:t>
      </w:r>
    </w:p>
    <w:p w14:paraId="11693905" w14:textId="77777777" w:rsidR="002264D9" w:rsidRPr="002264D9" w:rsidRDefault="002264D9" w:rsidP="002264D9">
      <w:pPr>
        <w:pStyle w:val="FP"/>
        <w:keepNext/>
        <w:rPr>
          <w:i/>
          <w:iCs/>
          <w:lang w:eastAsia="en-US"/>
        </w:rPr>
      </w:pPr>
      <w:r w:rsidRPr="002264D9">
        <w:rPr>
          <w:i/>
          <w:iCs/>
          <w:lang w:eastAsia="en-US"/>
        </w:rPr>
        <w:t>Myungjune (LGE) provides comments.</w:t>
      </w:r>
    </w:p>
    <w:p w14:paraId="5140C596" w14:textId="77777777" w:rsidR="002264D9" w:rsidRPr="002264D9" w:rsidRDefault="002264D9" w:rsidP="002264D9">
      <w:pPr>
        <w:pStyle w:val="FP"/>
        <w:keepNext/>
        <w:rPr>
          <w:i/>
          <w:iCs/>
          <w:lang w:eastAsia="en-US"/>
        </w:rPr>
      </w:pPr>
      <w:r w:rsidRPr="002264D9">
        <w:rPr>
          <w:i/>
          <w:iCs/>
          <w:lang w:eastAsia="en-US"/>
        </w:rPr>
        <w:t>Qian (Ericsson) provides comments and suggest to NOTE the paper.</w:t>
      </w:r>
    </w:p>
    <w:p w14:paraId="51091C5F" w14:textId="77777777" w:rsidR="002264D9" w:rsidRPr="002264D9" w:rsidRDefault="002264D9" w:rsidP="002264D9">
      <w:pPr>
        <w:pStyle w:val="FP"/>
        <w:keepNext/>
        <w:rPr>
          <w:i/>
          <w:iCs/>
          <w:lang w:eastAsia="en-US"/>
        </w:rPr>
      </w:pPr>
      <w:r w:rsidRPr="002264D9">
        <w:rPr>
          <w:i/>
          <w:iCs/>
          <w:lang w:eastAsia="en-US"/>
        </w:rPr>
        <w:t>Hannu (Nokia) proposes to either remove the ATC feature or to add an explicit ATC indicator if real use case can be identified for the feature.</w:t>
      </w:r>
    </w:p>
    <w:p w14:paraId="3ADC7C45" w14:textId="77777777" w:rsidR="002264D9" w:rsidRPr="002264D9" w:rsidRDefault="002264D9" w:rsidP="002264D9">
      <w:pPr>
        <w:pStyle w:val="FP"/>
        <w:keepNext/>
        <w:rPr>
          <w:i/>
          <w:iCs/>
          <w:lang w:eastAsia="en-US"/>
        </w:rPr>
      </w:pPr>
      <w:r w:rsidRPr="002264D9">
        <w:rPr>
          <w:i/>
          <w:iCs/>
          <w:lang w:eastAsia="en-US"/>
        </w:rPr>
        <w:t>Haiyang (Huawei) provides response and r01.</w:t>
      </w:r>
    </w:p>
    <w:p w14:paraId="21ED9101" w14:textId="77777777" w:rsidR="002264D9" w:rsidRPr="002264D9" w:rsidRDefault="002264D9" w:rsidP="002264D9">
      <w:pPr>
        <w:pStyle w:val="FP"/>
        <w:keepNext/>
        <w:rPr>
          <w:i/>
          <w:iCs/>
          <w:lang w:eastAsia="en-US"/>
        </w:rPr>
      </w:pPr>
      <w:r w:rsidRPr="002264D9">
        <w:rPr>
          <w:i/>
          <w:iCs/>
          <w:lang w:eastAsia="en-US"/>
        </w:rPr>
        <w:t>Hannu (Nokia) provides r02 to show how he understood the proposal. This is not a voice in favour of the CR, just to understand what it intends to say.</w:t>
      </w:r>
    </w:p>
    <w:p w14:paraId="106A97B5" w14:textId="77777777" w:rsidR="002264D9" w:rsidRPr="002264D9" w:rsidRDefault="002264D9" w:rsidP="002264D9">
      <w:pPr>
        <w:pStyle w:val="FP"/>
        <w:keepNext/>
        <w:rPr>
          <w:i/>
          <w:iCs/>
          <w:lang w:eastAsia="en-US"/>
        </w:rPr>
      </w:pPr>
      <w:r w:rsidRPr="002264D9">
        <w:rPr>
          <w:i/>
          <w:iCs/>
          <w:lang w:eastAsia="en-US"/>
        </w:rPr>
        <w:t>Qian (Ericsson) comments and objects to r00 and r01.</w:t>
      </w:r>
    </w:p>
    <w:p w14:paraId="220A8816" w14:textId="77777777" w:rsidR="002264D9" w:rsidRPr="002264D9" w:rsidRDefault="002264D9" w:rsidP="002264D9">
      <w:pPr>
        <w:pStyle w:val="FP"/>
        <w:keepNext/>
        <w:rPr>
          <w:i/>
          <w:iCs/>
          <w:lang w:eastAsia="en-US"/>
        </w:rPr>
      </w:pPr>
      <w:r w:rsidRPr="002264D9">
        <w:rPr>
          <w:i/>
          <w:iCs/>
          <w:lang w:eastAsia="en-US"/>
        </w:rPr>
        <w:t>Hannu (Nokia) skips r03 and provides r04 to address backwards compatibility with Rel-16 AMF.</w:t>
      </w:r>
    </w:p>
    <w:p w14:paraId="161C098D" w14:textId="77777777" w:rsidR="002264D9" w:rsidRPr="002264D9" w:rsidRDefault="002264D9" w:rsidP="002264D9">
      <w:pPr>
        <w:pStyle w:val="FP"/>
        <w:keepNext/>
        <w:rPr>
          <w:i/>
          <w:iCs/>
          <w:lang w:eastAsia="en-US"/>
        </w:rPr>
      </w:pPr>
      <w:r w:rsidRPr="002264D9">
        <w:rPr>
          <w:i/>
          <w:iCs/>
          <w:lang w:eastAsia="en-US"/>
        </w:rPr>
        <w:t>Haiyang (Huawei) provides response and r05.</w:t>
      </w:r>
    </w:p>
    <w:p w14:paraId="41C29780" w14:textId="77777777" w:rsidR="002264D9" w:rsidRPr="002264D9" w:rsidRDefault="002264D9" w:rsidP="002264D9">
      <w:pPr>
        <w:pStyle w:val="FP"/>
        <w:keepNext/>
        <w:rPr>
          <w:i/>
          <w:iCs/>
          <w:lang w:eastAsia="en-US"/>
        </w:rPr>
      </w:pPr>
      <w:r w:rsidRPr="002264D9">
        <w:rPr>
          <w:i/>
          <w:iCs/>
          <w:lang w:eastAsia="en-US"/>
        </w:rPr>
        <w:t>Hannu (Nokia) asks a question on r05.</w:t>
      </w:r>
    </w:p>
    <w:p w14:paraId="2C1EE78B" w14:textId="77777777" w:rsidR="002264D9" w:rsidRPr="002264D9" w:rsidRDefault="002264D9" w:rsidP="002264D9">
      <w:pPr>
        <w:pStyle w:val="FP"/>
        <w:keepNext/>
        <w:rPr>
          <w:i/>
          <w:iCs/>
          <w:lang w:eastAsia="en-US"/>
        </w:rPr>
      </w:pPr>
      <w:r w:rsidRPr="002264D9">
        <w:rPr>
          <w:i/>
          <w:iCs/>
          <w:lang w:eastAsia="en-US"/>
        </w:rPr>
        <w:t>Haiyang (Huawei) provides r06.</w:t>
      </w:r>
    </w:p>
    <w:p w14:paraId="4462A521" w14:textId="77777777" w:rsidR="002264D9" w:rsidRPr="002264D9" w:rsidRDefault="002264D9" w:rsidP="002264D9">
      <w:pPr>
        <w:pStyle w:val="FP"/>
        <w:keepNext/>
        <w:rPr>
          <w:i/>
          <w:iCs/>
          <w:lang w:eastAsia="en-US"/>
        </w:rPr>
      </w:pPr>
      <w:r w:rsidRPr="002264D9">
        <w:rPr>
          <w:i/>
          <w:iCs/>
          <w:lang w:eastAsia="en-US"/>
        </w:rPr>
        <w:t>Qian (Ericsson) provides comments.</w:t>
      </w:r>
    </w:p>
    <w:p w14:paraId="351E01C8" w14:textId="77777777" w:rsidR="002264D9" w:rsidRPr="002264D9" w:rsidRDefault="002264D9" w:rsidP="002264D9">
      <w:pPr>
        <w:pStyle w:val="FP"/>
        <w:keepNext/>
        <w:rPr>
          <w:i/>
          <w:iCs/>
          <w:lang w:eastAsia="en-US"/>
        </w:rPr>
      </w:pPr>
      <w:r w:rsidRPr="002264D9">
        <w:rPr>
          <w:i/>
          <w:iCs/>
          <w:lang w:eastAsia="en-US"/>
        </w:rPr>
        <w:t>Haiyang (Huawei) provides response to Qian(Ericsson).</w:t>
      </w:r>
    </w:p>
    <w:p w14:paraId="7081BD28" w14:textId="77777777" w:rsidR="002264D9" w:rsidRPr="002264D9" w:rsidRDefault="002264D9" w:rsidP="002264D9">
      <w:pPr>
        <w:pStyle w:val="FP"/>
        <w:keepNext/>
        <w:rPr>
          <w:i/>
          <w:iCs/>
          <w:lang w:eastAsia="en-US"/>
        </w:rPr>
      </w:pPr>
      <w:r w:rsidRPr="002264D9">
        <w:rPr>
          <w:i/>
          <w:iCs/>
          <w:lang w:eastAsia="en-US"/>
        </w:rPr>
        <w:t>Qian (Ericsson) provides further comments.</w:t>
      </w:r>
    </w:p>
    <w:p w14:paraId="05E9B9C6" w14:textId="77777777" w:rsidR="002264D9" w:rsidRPr="002264D9" w:rsidRDefault="002264D9" w:rsidP="002264D9">
      <w:pPr>
        <w:pStyle w:val="FP"/>
        <w:keepNext/>
        <w:rPr>
          <w:i/>
          <w:iCs/>
          <w:lang w:eastAsia="en-US"/>
        </w:rPr>
      </w:pPr>
      <w:r w:rsidRPr="002264D9">
        <w:rPr>
          <w:i/>
          <w:iCs/>
          <w:lang w:eastAsia="en-US"/>
        </w:rPr>
        <w:t>Hannu (Nokia) proposes to add explicit ATC indication, liaise back to CT4 and provides r07.</w:t>
      </w:r>
    </w:p>
    <w:p w14:paraId="7F304EBD" w14:textId="77777777" w:rsidR="002264D9" w:rsidRPr="002264D9" w:rsidRDefault="002264D9" w:rsidP="002264D9">
      <w:pPr>
        <w:pStyle w:val="FP"/>
        <w:keepNext/>
        <w:rPr>
          <w:i/>
          <w:iCs/>
          <w:lang w:eastAsia="en-US"/>
        </w:rPr>
      </w:pPr>
      <w:r w:rsidRPr="002264D9">
        <w:rPr>
          <w:i/>
          <w:iCs/>
          <w:lang w:eastAsia="en-US"/>
        </w:rPr>
        <w:t>Haiyang (Huawei) is OK with r07.</w:t>
      </w:r>
    </w:p>
    <w:p w14:paraId="54AEEEB8" w14:textId="77777777" w:rsidR="002264D9" w:rsidRPr="002264D9" w:rsidRDefault="002264D9" w:rsidP="002264D9">
      <w:pPr>
        <w:pStyle w:val="FP"/>
        <w:keepNext/>
        <w:rPr>
          <w:i/>
          <w:iCs/>
          <w:lang w:eastAsia="en-US"/>
        </w:rPr>
      </w:pPr>
      <w:r w:rsidRPr="002264D9">
        <w:rPr>
          <w:i/>
          <w:iCs/>
          <w:lang w:eastAsia="en-US"/>
        </w:rPr>
        <w:t>Qian (Ericsson) provides comments and propose to NOTE the paper.</w:t>
      </w:r>
    </w:p>
    <w:p w14:paraId="30710847" w14:textId="77777777" w:rsidR="002264D9" w:rsidRPr="002264D9" w:rsidRDefault="002264D9" w:rsidP="002264D9">
      <w:pPr>
        <w:pStyle w:val="FP"/>
        <w:keepNext/>
        <w:rPr>
          <w:i/>
          <w:iCs/>
          <w:lang w:eastAsia="en-US"/>
        </w:rPr>
      </w:pPr>
      <w:r w:rsidRPr="002264D9">
        <w:rPr>
          <w:i/>
          <w:iCs/>
          <w:lang w:eastAsia="en-US"/>
        </w:rPr>
        <w:t>Hannu (Nokia) proposes to escalate this topic to SA2 CC since CT1 and CT4 work depends on our decision.</w:t>
      </w:r>
    </w:p>
    <w:p w14:paraId="52E63B39" w14:textId="77777777" w:rsidR="002264D9" w:rsidRPr="002264D9" w:rsidRDefault="002264D9" w:rsidP="002264D9">
      <w:pPr>
        <w:pStyle w:val="FP"/>
        <w:keepNext/>
        <w:rPr>
          <w:i/>
          <w:iCs/>
          <w:lang w:eastAsia="en-US"/>
        </w:rPr>
      </w:pPr>
      <w:r w:rsidRPr="002264D9">
        <w:rPr>
          <w:i/>
          <w:iCs/>
          <w:lang w:eastAsia="en-US"/>
        </w:rPr>
        <w:t>Qian (Ericsson) response to Hannu.</w:t>
      </w:r>
    </w:p>
    <w:p w14:paraId="35F27DEF" w14:textId="77777777" w:rsidR="002264D9" w:rsidRPr="002264D9" w:rsidRDefault="002264D9" w:rsidP="002264D9">
      <w:pPr>
        <w:pStyle w:val="FP"/>
        <w:keepNext/>
        <w:rPr>
          <w:i/>
          <w:iCs/>
          <w:lang w:eastAsia="en-US"/>
        </w:rPr>
      </w:pPr>
      <w:r w:rsidRPr="002264D9">
        <w:rPr>
          <w:i/>
          <w:iCs/>
          <w:lang w:eastAsia="en-US"/>
        </w:rPr>
        <w:t>Haiyang (Huawei) comments.</w:t>
      </w:r>
    </w:p>
    <w:p w14:paraId="5A050F32" w14:textId="77777777" w:rsidR="002264D9" w:rsidRPr="002264D9" w:rsidRDefault="002264D9" w:rsidP="002264D9">
      <w:pPr>
        <w:pStyle w:val="FP"/>
        <w:keepNext/>
        <w:rPr>
          <w:i/>
          <w:iCs/>
          <w:lang w:eastAsia="en-US"/>
        </w:rPr>
      </w:pPr>
      <w:r w:rsidRPr="002264D9">
        <w:rPr>
          <w:i/>
          <w:iCs/>
          <w:lang w:eastAsia="en-US"/>
        </w:rPr>
        <w:t>Qian (Ericsson) responds.</w:t>
      </w:r>
    </w:p>
    <w:p w14:paraId="134A42FE" w14:textId="77777777" w:rsidR="002264D9" w:rsidRPr="002264D9" w:rsidRDefault="002264D9" w:rsidP="002264D9">
      <w:pPr>
        <w:pStyle w:val="FP"/>
        <w:keepNext/>
        <w:rPr>
          <w:i/>
          <w:iCs/>
          <w:lang w:eastAsia="en-US"/>
        </w:rPr>
      </w:pPr>
      <w:r w:rsidRPr="002264D9">
        <w:rPr>
          <w:i/>
          <w:iCs/>
          <w:lang w:eastAsia="en-US"/>
        </w:rPr>
        <w:t>Haiyang (Huawei) further comments.</w:t>
      </w:r>
    </w:p>
    <w:p w14:paraId="3D858A0D" w14:textId="77777777" w:rsidR="002264D9" w:rsidRPr="002264D9" w:rsidRDefault="002264D9" w:rsidP="002264D9">
      <w:pPr>
        <w:pStyle w:val="FP"/>
        <w:keepNext/>
        <w:rPr>
          <w:i/>
          <w:iCs/>
          <w:lang w:eastAsia="en-US"/>
        </w:rPr>
      </w:pPr>
      <w:r w:rsidRPr="002264D9">
        <w:rPr>
          <w:i/>
          <w:iCs/>
          <w:lang w:eastAsia="en-US"/>
        </w:rPr>
        <w:t>Qian (Ericsson) objects this CR and all revisions.</w:t>
      </w:r>
    </w:p>
    <w:p w14:paraId="54710348" w14:textId="77777777" w:rsidR="002264D9" w:rsidRPr="002264D9" w:rsidRDefault="002264D9" w:rsidP="002264D9">
      <w:pPr>
        <w:pStyle w:val="FP"/>
        <w:keepNext/>
        <w:rPr>
          <w:i/>
          <w:iCs/>
          <w:lang w:eastAsia="en-US"/>
        </w:rPr>
      </w:pPr>
      <w:r w:rsidRPr="002264D9">
        <w:rPr>
          <w:i/>
          <w:iCs/>
          <w:lang w:eastAsia="en-US"/>
        </w:rPr>
        <w:t>Hannu (Nokia) can only agree r07 as interim reaction to CT4 request. Can also agree to remove the ATC completely, if no valid use case can be identified.</w:t>
      </w:r>
    </w:p>
    <w:p w14:paraId="720F6AB7" w14:textId="77777777" w:rsidR="002264D9" w:rsidRPr="002264D9" w:rsidRDefault="002264D9" w:rsidP="002264D9">
      <w:pPr>
        <w:pStyle w:val="FP"/>
        <w:keepNext/>
        <w:rPr>
          <w:i/>
          <w:iCs/>
          <w:lang w:eastAsia="en-US"/>
        </w:rPr>
      </w:pPr>
      <w:r w:rsidRPr="002264D9">
        <w:rPr>
          <w:i/>
          <w:iCs/>
          <w:lang w:eastAsia="en-US"/>
        </w:rPr>
        <w:t>Haiyang (Huawei) suggests to endorse r07 as a compromise.</w:t>
      </w:r>
    </w:p>
    <w:p w14:paraId="6509098A" w14:textId="77777777" w:rsidR="002264D9" w:rsidRPr="002264D9" w:rsidRDefault="002264D9" w:rsidP="002264D9">
      <w:pPr>
        <w:pStyle w:val="FP"/>
        <w:keepNext/>
        <w:rPr>
          <w:i/>
          <w:iCs/>
          <w:lang w:eastAsia="en-US"/>
        </w:rPr>
      </w:pPr>
      <w:r w:rsidRPr="002264D9">
        <w:rPr>
          <w:i/>
          <w:iCs/>
          <w:lang w:eastAsia="en-US"/>
        </w:rPr>
        <w:t>Qian (Ericsson) can only accept r05, or r08 with 2 extra updates listed below and objects to all other revisions. The other alternative is to use 6177.</w:t>
      </w:r>
    </w:p>
    <w:p w14:paraId="2C2F0431" w14:textId="77777777" w:rsidR="002264D9" w:rsidRPr="002264D9" w:rsidRDefault="002264D9" w:rsidP="002264D9">
      <w:pPr>
        <w:pStyle w:val="FP"/>
        <w:keepNext/>
        <w:rPr>
          <w:i/>
          <w:iCs/>
          <w:lang w:eastAsia="en-US"/>
        </w:rPr>
      </w:pPr>
      <w:r w:rsidRPr="002264D9">
        <w:rPr>
          <w:i/>
          <w:iCs/>
          <w:lang w:eastAsia="en-US"/>
        </w:rPr>
        <w:t>Haiyang (Huawei) indicates the previous comment from Qian(Ericsson) is in a wrong thread...</w:t>
      </w:r>
    </w:p>
    <w:p w14:paraId="7B7BBA4A" w14:textId="77777777" w:rsidR="002264D9" w:rsidRPr="002264D9" w:rsidRDefault="002264D9" w:rsidP="002264D9">
      <w:pPr>
        <w:pStyle w:val="FP"/>
        <w:keepNext/>
        <w:rPr>
          <w:i/>
          <w:iCs/>
          <w:lang w:eastAsia="en-US"/>
        </w:rPr>
      </w:pPr>
      <w:r w:rsidRPr="002264D9">
        <w:rPr>
          <w:i/>
          <w:iCs/>
          <w:lang w:eastAsia="en-US"/>
        </w:rPr>
        <w:t>Qian (Ericsson) comments and says we can go with r07 if the LS out can be update as requested in the 5696 thread. Qian also says the previous mail/comments is for 5696.</w:t>
      </w:r>
    </w:p>
    <w:p w14:paraId="2468A187" w14:textId="620E9E4E" w:rsidR="002264D9" w:rsidRDefault="002264D9" w:rsidP="002264D9">
      <w:pPr>
        <w:pStyle w:val="FP"/>
        <w:keepNext/>
        <w:rPr>
          <w:i/>
          <w:iCs/>
          <w:lang w:eastAsia="en-US"/>
        </w:rPr>
      </w:pPr>
      <w:r w:rsidRPr="002264D9">
        <w:rPr>
          <w:i/>
          <w:iCs/>
          <w:lang w:eastAsia="en-US"/>
        </w:rPr>
        <w:t>==== 4.X, 5.X, 6.X, 7.X Final Deadline ====</w:t>
      </w:r>
    </w:p>
    <w:p w14:paraId="65DC0202" w14:textId="77777777" w:rsidR="002264D9" w:rsidRPr="002264D9" w:rsidRDefault="002264D9" w:rsidP="002264D9">
      <w:pPr>
        <w:pStyle w:val="FP"/>
        <w:keepNext/>
        <w:rPr>
          <w:i/>
          <w:iCs/>
          <w:lang w:eastAsia="en-US"/>
        </w:rPr>
      </w:pPr>
    </w:p>
    <w:p w14:paraId="5D0982D2" w14:textId="77777777" w:rsidR="002264D9" w:rsidRPr="002264D9" w:rsidRDefault="002264D9" w:rsidP="002264D9">
      <w:pPr>
        <w:keepNext/>
        <w:rPr>
          <w:b/>
          <w:bCs/>
          <w:lang w:eastAsia="en-US"/>
        </w:rPr>
      </w:pPr>
      <w:r w:rsidRPr="002264D9">
        <w:rPr>
          <w:b/>
          <w:bCs/>
          <w:lang w:eastAsia="en-US"/>
        </w:rPr>
        <w:t>Discussion and conclusion:</w:t>
      </w:r>
    </w:p>
    <w:p w14:paraId="50EC96C4" w14:textId="7C97729B" w:rsidR="002264D9" w:rsidRDefault="00901C13" w:rsidP="002264D9">
      <w:pPr>
        <w:rPr>
          <w:lang w:eastAsia="en-US"/>
        </w:rPr>
      </w:pPr>
      <w:r w:rsidRPr="002264D9">
        <w:rPr>
          <w:color w:val="0000FF"/>
          <w:lang w:eastAsia="en-US"/>
        </w:rPr>
        <w:t>S2-2105695</w:t>
      </w:r>
      <w:r>
        <w:rPr>
          <w:color w:val="0000FF"/>
          <w:lang w:eastAsia="en-US"/>
        </w:rPr>
        <w:t>r07</w:t>
      </w:r>
      <w:r>
        <w:t xml:space="preserve">. </w:t>
      </w:r>
      <w:r w:rsidRPr="002264D9">
        <w:rPr>
          <w:color w:val="0000FF"/>
          <w:lang w:eastAsia="en-US"/>
        </w:rPr>
        <w:t>S2-2105695</w:t>
      </w:r>
      <w:r>
        <w:rPr>
          <w:color w:val="0000FF"/>
          <w:lang w:eastAsia="en-US"/>
        </w:rPr>
        <w:t>r07</w:t>
      </w:r>
      <w:r w:rsidRPr="00901C13">
        <w:rPr>
          <w:lang w:eastAsia="en-US"/>
        </w:rPr>
        <w:t xml:space="preserve"> </w:t>
      </w:r>
      <w:r>
        <w:rPr>
          <w:lang w:eastAsia="en-US"/>
        </w:rPr>
        <w:t xml:space="preserve">was agreed and was revised into </w:t>
      </w:r>
      <w:r w:rsidRPr="00901C13">
        <w:rPr>
          <w:color w:val="0000FF"/>
          <w:lang w:eastAsia="en-US"/>
        </w:rPr>
        <w:t>S2-210668</w:t>
      </w:r>
      <w:r>
        <w:rPr>
          <w:color w:val="0000FF"/>
          <w:lang w:eastAsia="en-US"/>
        </w:rPr>
        <w:t>5</w:t>
      </w:r>
      <w:r>
        <w:rPr>
          <w:lang w:eastAsia="en-US"/>
        </w:rPr>
        <w:t xml:space="preserve">, which was </w:t>
      </w:r>
      <w:r w:rsidRPr="00901C13">
        <w:rPr>
          <w:color w:val="FF0000"/>
          <w:lang w:eastAsia="en-US"/>
        </w:rPr>
        <w:t>approved</w:t>
      </w:r>
      <w:r>
        <w:rPr>
          <w:lang w:eastAsia="en-US"/>
        </w:rPr>
        <w:t>.</w:t>
      </w:r>
    </w:p>
    <w:p w14:paraId="59149812" w14:textId="77777777" w:rsidR="002826F3" w:rsidRPr="00901C13" w:rsidRDefault="002826F3" w:rsidP="002264D9"/>
    <w:p w14:paraId="51AD612F" w14:textId="164807F3" w:rsidR="002264D9" w:rsidRDefault="002264D9" w:rsidP="002264D9">
      <w:pPr>
        <w:keepNext/>
        <w:pBdr>
          <w:top w:val="single" w:sz="4" w:space="1" w:color="auto"/>
        </w:pBdr>
        <w:rPr>
          <w:lang w:eastAsia="en-US"/>
        </w:rPr>
      </w:pPr>
      <w:r w:rsidRPr="002264D9">
        <w:rPr>
          <w:color w:val="0000FF"/>
          <w:lang w:eastAsia="en-US"/>
        </w:rPr>
        <w:lastRenderedPageBreak/>
        <w:t>S2-2106113</w:t>
      </w:r>
      <w:r>
        <w:rPr>
          <w:lang w:eastAsia="en-US"/>
        </w:rPr>
        <w:t xml:space="preserve"> (LS OUT) [DRAFT] LS Response on Clarifications of Network slice selection during AMF Reallocation (Source: Huawei,</w:t>
      </w:r>
      <w:r w:rsidR="00901C13">
        <w:rPr>
          <w:lang w:eastAsia="en-US"/>
        </w:rPr>
        <w:t xml:space="preserve"> </w:t>
      </w:r>
      <w:proofErr w:type="spellStart"/>
      <w:r>
        <w:rPr>
          <w:lang w:eastAsia="en-US"/>
        </w:rPr>
        <w:t>HiSilicon</w:t>
      </w:r>
      <w:proofErr w:type="spellEnd"/>
      <w:r>
        <w:rPr>
          <w:lang w:eastAsia="en-US"/>
        </w:rPr>
        <w:t>)</w:t>
      </w:r>
    </w:p>
    <w:p w14:paraId="3BC24F02" w14:textId="77777777" w:rsidR="002264D9" w:rsidRPr="002264D9" w:rsidRDefault="002264D9" w:rsidP="002264D9">
      <w:pPr>
        <w:pStyle w:val="FP"/>
        <w:keepNext/>
        <w:rPr>
          <w:b/>
          <w:bCs/>
          <w:i/>
          <w:iCs/>
          <w:lang w:eastAsia="en-US"/>
        </w:rPr>
      </w:pPr>
      <w:r w:rsidRPr="002264D9">
        <w:rPr>
          <w:b/>
          <w:bCs/>
          <w:i/>
          <w:iCs/>
          <w:lang w:eastAsia="en-US"/>
        </w:rPr>
        <w:t>e-mail comments:</w:t>
      </w:r>
    </w:p>
    <w:p w14:paraId="340E7A3C" w14:textId="77777777" w:rsidR="002264D9" w:rsidRPr="002264D9" w:rsidRDefault="002264D9" w:rsidP="002264D9">
      <w:pPr>
        <w:pStyle w:val="FP"/>
        <w:keepNext/>
        <w:rPr>
          <w:i/>
          <w:iCs/>
          <w:lang w:eastAsia="en-US"/>
        </w:rPr>
      </w:pPr>
      <w:r w:rsidRPr="002264D9">
        <w:rPr>
          <w:i/>
          <w:iCs/>
          <w:lang w:eastAsia="en-US"/>
        </w:rPr>
        <w:t>Josep (DT) understands this is the discussion thread and asks a question for clarification.</w:t>
      </w:r>
    </w:p>
    <w:p w14:paraId="45E3FE96" w14:textId="77777777" w:rsidR="002264D9" w:rsidRPr="002264D9" w:rsidRDefault="002264D9" w:rsidP="002264D9">
      <w:pPr>
        <w:pStyle w:val="FP"/>
        <w:keepNext/>
        <w:rPr>
          <w:i/>
          <w:iCs/>
          <w:lang w:eastAsia="en-US"/>
        </w:rPr>
      </w:pPr>
      <w:r w:rsidRPr="002264D9">
        <w:rPr>
          <w:i/>
          <w:iCs/>
          <w:lang w:eastAsia="en-US"/>
        </w:rPr>
        <w:t>Fenqin (Huawei) responds</w:t>
      </w:r>
    </w:p>
    <w:p w14:paraId="678B3C18" w14:textId="77777777" w:rsidR="002264D9" w:rsidRPr="002264D9" w:rsidRDefault="002264D9" w:rsidP="002264D9">
      <w:pPr>
        <w:pStyle w:val="FP"/>
        <w:keepNext/>
        <w:rPr>
          <w:i/>
          <w:iCs/>
          <w:lang w:eastAsia="en-US"/>
        </w:rPr>
      </w:pPr>
      <w:r w:rsidRPr="002264D9">
        <w:rPr>
          <w:i/>
          <w:iCs/>
          <w:lang w:eastAsia="en-US"/>
        </w:rPr>
        <w:t>Dan (China Mobile)ask question for clarification</w:t>
      </w:r>
    </w:p>
    <w:p w14:paraId="41A4EC12" w14:textId="77777777" w:rsidR="002264D9" w:rsidRPr="002264D9" w:rsidRDefault="002264D9" w:rsidP="002264D9">
      <w:pPr>
        <w:pStyle w:val="FP"/>
        <w:keepNext/>
        <w:rPr>
          <w:i/>
          <w:iCs/>
          <w:lang w:eastAsia="en-US"/>
        </w:rPr>
      </w:pPr>
      <w:r w:rsidRPr="002264D9">
        <w:rPr>
          <w:i/>
          <w:iCs/>
          <w:lang w:eastAsia="en-US"/>
        </w:rPr>
        <w:t>Peter (Ericsson) provides comments</w:t>
      </w:r>
    </w:p>
    <w:p w14:paraId="205396A0" w14:textId="77777777" w:rsidR="002264D9" w:rsidRPr="002264D9" w:rsidRDefault="002264D9" w:rsidP="002264D9">
      <w:pPr>
        <w:pStyle w:val="FP"/>
        <w:keepNext/>
        <w:rPr>
          <w:i/>
          <w:iCs/>
          <w:lang w:eastAsia="en-US"/>
        </w:rPr>
      </w:pPr>
      <w:r w:rsidRPr="002264D9">
        <w:rPr>
          <w:i/>
          <w:iCs/>
          <w:lang w:eastAsia="en-US"/>
        </w:rPr>
        <w:t>Fenqin (Huawei) responds and provides r01</w:t>
      </w:r>
    </w:p>
    <w:p w14:paraId="7D15C2D5" w14:textId="77777777" w:rsidR="002264D9" w:rsidRPr="002264D9" w:rsidRDefault="002264D9" w:rsidP="002264D9">
      <w:pPr>
        <w:pStyle w:val="FP"/>
        <w:keepNext/>
        <w:rPr>
          <w:i/>
          <w:iCs/>
          <w:lang w:eastAsia="en-US"/>
        </w:rPr>
      </w:pPr>
      <w:r w:rsidRPr="002264D9">
        <w:rPr>
          <w:i/>
          <w:iCs/>
          <w:lang w:eastAsia="en-US"/>
        </w:rPr>
        <w:t>Fenqin (Huawei)responds</w:t>
      </w:r>
    </w:p>
    <w:p w14:paraId="277DEFB5" w14:textId="77777777" w:rsidR="002264D9" w:rsidRPr="002264D9" w:rsidRDefault="002264D9" w:rsidP="002264D9">
      <w:pPr>
        <w:pStyle w:val="FP"/>
        <w:keepNext/>
        <w:rPr>
          <w:i/>
          <w:iCs/>
          <w:lang w:eastAsia="en-US"/>
        </w:rPr>
      </w:pPr>
      <w:r w:rsidRPr="002264D9">
        <w:rPr>
          <w:i/>
          <w:iCs/>
          <w:lang w:eastAsia="en-US"/>
        </w:rPr>
        <w:t>Josep (DT) proposes clearer wording in r02.</w:t>
      </w:r>
    </w:p>
    <w:p w14:paraId="32C4E279" w14:textId="77777777" w:rsidR="002264D9" w:rsidRPr="002264D9" w:rsidRDefault="002264D9" w:rsidP="002264D9">
      <w:pPr>
        <w:pStyle w:val="FP"/>
        <w:keepNext/>
        <w:rPr>
          <w:i/>
          <w:iCs/>
          <w:lang w:eastAsia="en-US"/>
        </w:rPr>
      </w:pPr>
      <w:r w:rsidRPr="002264D9">
        <w:rPr>
          <w:i/>
          <w:iCs/>
          <w:lang w:eastAsia="en-US"/>
        </w:rPr>
        <w:t>Fenqin (Huawei) proposes r03.</w:t>
      </w:r>
    </w:p>
    <w:p w14:paraId="5FE81547" w14:textId="77777777" w:rsidR="002264D9" w:rsidRPr="002264D9" w:rsidRDefault="002264D9" w:rsidP="002264D9">
      <w:pPr>
        <w:pStyle w:val="FP"/>
        <w:keepNext/>
        <w:rPr>
          <w:i/>
          <w:iCs/>
          <w:lang w:eastAsia="en-US"/>
        </w:rPr>
      </w:pPr>
      <w:r w:rsidRPr="002264D9">
        <w:rPr>
          <w:i/>
          <w:iCs/>
          <w:lang w:eastAsia="en-US"/>
        </w:rPr>
        <w:t>Peter Hedman (Ericsson) provides comments</w:t>
      </w:r>
    </w:p>
    <w:p w14:paraId="40848C8C" w14:textId="77777777" w:rsidR="002264D9" w:rsidRPr="002264D9" w:rsidRDefault="002264D9" w:rsidP="002264D9">
      <w:pPr>
        <w:pStyle w:val="FP"/>
        <w:keepNext/>
        <w:rPr>
          <w:i/>
          <w:iCs/>
          <w:lang w:eastAsia="en-US"/>
        </w:rPr>
      </w:pPr>
      <w:proofErr w:type="spellStart"/>
      <w:r w:rsidRPr="002264D9">
        <w:rPr>
          <w:i/>
          <w:iCs/>
          <w:lang w:eastAsia="en-US"/>
        </w:rPr>
        <w:t>Jinguo</w:t>
      </w:r>
      <w:proofErr w:type="spellEnd"/>
      <w:r w:rsidRPr="002264D9">
        <w:rPr>
          <w:i/>
          <w:iCs/>
          <w:lang w:eastAsia="en-US"/>
        </w:rPr>
        <w:t>(ZTE) provides comments</w:t>
      </w:r>
    </w:p>
    <w:p w14:paraId="73AAF0F2" w14:textId="77777777" w:rsidR="002264D9" w:rsidRPr="002264D9" w:rsidRDefault="002264D9" w:rsidP="002264D9">
      <w:pPr>
        <w:pStyle w:val="FP"/>
        <w:keepNext/>
        <w:rPr>
          <w:i/>
          <w:iCs/>
          <w:lang w:eastAsia="en-US"/>
        </w:rPr>
      </w:pPr>
      <w:r w:rsidRPr="002264D9">
        <w:rPr>
          <w:i/>
          <w:iCs/>
          <w:lang w:eastAsia="en-US"/>
        </w:rPr>
        <w:t>Genadi (Lenovo) provides comments and revision r04.</w:t>
      </w:r>
    </w:p>
    <w:p w14:paraId="5FBA9D20" w14:textId="77777777" w:rsidR="002264D9" w:rsidRPr="002264D9" w:rsidRDefault="002264D9" w:rsidP="002264D9">
      <w:pPr>
        <w:pStyle w:val="FP"/>
        <w:keepNext/>
        <w:rPr>
          <w:i/>
          <w:iCs/>
          <w:lang w:eastAsia="en-US"/>
        </w:rPr>
      </w:pPr>
      <w:r w:rsidRPr="002264D9">
        <w:rPr>
          <w:i/>
          <w:iCs/>
          <w:lang w:eastAsia="en-US"/>
        </w:rPr>
        <w:t>Alessio(Nokia) provides r05</w:t>
      </w:r>
    </w:p>
    <w:p w14:paraId="0C3D8881" w14:textId="77777777" w:rsidR="002264D9" w:rsidRPr="002264D9" w:rsidRDefault="002264D9" w:rsidP="002264D9">
      <w:pPr>
        <w:pStyle w:val="FP"/>
        <w:keepNext/>
        <w:rPr>
          <w:i/>
          <w:iCs/>
          <w:lang w:eastAsia="en-US"/>
        </w:rPr>
      </w:pPr>
      <w:r w:rsidRPr="002264D9">
        <w:rPr>
          <w:i/>
          <w:iCs/>
          <w:lang w:eastAsia="en-US"/>
        </w:rPr>
        <w:t>Peter Hedman (Ericsson) provides r06</w:t>
      </w:r>
    </w:p>
    <w:p w14:paraId="3ACF5251" w14:textId="77777777" w:rsidR="002264D9" w:rsidRPr="002264D9" w:rsidRDefault="002264D9" w:rsidP="002264D9">
      <w:pPr>
        <w:pStyle w:val="FP"/>
        <w:keepNext/>
        <w:rPr>
          <w:i/>
          <w:iCs/>
          <w:lang w:eastAsia="en-US"/>
        </w:rPr>
      </w:pPr>
      <w:r w:rsidRPr="002264D9">
        <w:rPr>
          <w:i/>
          <w:iCs/>
          <w:lang w:eastAsia="en-US"/>
        </w:rPr>
        <w:t>Fenqin (Huawei) provides r07</w:t>
      </w:r>
    </w:p>
    <w:p w14:paraId="1482DC70" w14:textId="77777777" w:rsidR="002264D9" w:rsidRPr="002264D9" w:rsidRDefault="002264D9" w:rsidP="002264D9">
      <w:pPr>
        <w:pStyle w:val="FP"/>
        <w:keepNext/>
        <w:rPr>
          <w:i/>
          <w:iCs/>
          <w:lang w:eastAsia="en-US"/>
        </w:rPr>
      </w:pPr>
      <w:r w:rsidRPr="002264D9">
        <w:rPr>
          <w:i/>
          <w:iCs/>
          <w:lang w:eastAsia="en-US"/>
        </w:rPr>
        <w:t>Alessio(Nokia) provides r08</w:t>
      </w:r>
    </w:p>
    <w:p w14:paraId="2FE04A7E" w14:textId="77777777" w:rsidR="002264D9" w:rsidRPr="002264D9" w:rsidRDefault="002264D9" w:rsidP="002264D9">
      <w:pPr>
        <w:pStyle w:val="FP"/>
        <w:keepNext/>
        <w:rPr>
          <w:i/>
          <w:iCs/>
          <w:lang w:eastAsia="en-US"/>
        </w:rPr>
      </w:pPr>
      <w:proofErr w:type="spellStart"/>
      <w:r w:rsidRPr="002264D9">
        <w:rPr>
          <w:i/>
          <w:iCs/>
          <w:lang w:eastAsia="en-US"/>
        </w:rPr>
        <w:t>Jinguo</w:t>
      </w:r>
      <w:proofErr w:type="spellEnd"/>
      <w:r w:rsidRPr="002264D9">
        <w:rPr>
          <w:i/>
          <w:iCs/>
          <w:lang w:eastAsia="en-US"/>
        </w:rPr>
        <w:t>(ZTE) provides r09</w:t>
      </w:r>
    </w:p>
    <w:p w14:paraId="0CEA7B93" w14:textId="77777777" w:rsidR="002264D9" w:rsidRPr="002264D9" w:rsidRDefault="002264D9" w:rsidP="002264D9">
      <w:pPr>
        <w:pStyle w:val="FP"/>
        <w:keepNext/>
        <w:rPr>
          <w:i/>
          <w:iCs/>
          <w:lang w:eastAsia="en-US"/>
        </w:rPr>
      </w:pPr>
      <w:r w:rsidRPr="002264D9">
        <w:rPr>
          <w:i/>
          <w:iCs/>
          <w:lang w:eastAsia="en-US"/>
        </w:rPr>
        <w:t>Fenqin (Huawei) provides r10</w:t>
      </w:r>
    </w:p>
    <w:p w14:paraId="27094F1D" w14:textId="77777777" w:rsidR="002264D9" w:rsidRPr="002264D9" w:rsidRDefault="002264D9" w:rsidP="002264D9">
      <w:pPr>
        <w:pStyle w:val="FP"/>
        <w:keepNext/>
        <w:rPr>
          <w:i/>
          <w:iCs/>
          <w:lang w:eastAsia="en-US"/>
        </w:rPr>
      </w:pPr>
      <w:r w:rsidRPr="002264D9">
        <w:rPr>
          <w:i/>
          <w:iCs/>
          <w:lang w:eastAsia="en-US"/>
        </w:rPr>
        <w:t>Genadi (Lenovo) provides revision r11.</w:t>
      </w:r>
    </w:p>
    <w:p w14:paraId="745CE610" w14:textId="77777777" w:rsidR="002264D9" w:rsidRPr="002264D9" w:rsidRDefault="002264D9" w:rsidP="002264D9">
      <w:pPr>
        <w:pStyle w:val="FP"/>
        <w:keepNext/>
        <w:rPr>
          <w:i/>
          <w:iCs/>
          <w:lang w:eastAsia="en-US"/>
        </w:rPr>
      </w:pPr>
      <w:r w:rsidRPr="002264D9">
        <w:rPr>
          <w:i/>
          <w:iCs/>
          <w:lang w:eastAsia="en-US"/>
        </w:rPr>
        <w:t>Peter Hedman (Ericsson) provides r12</w:t>
      </w:r>
    </w:p>
    <w:p w14:paraId="422F75BD" w14:textId="77777777" w:rsidR="002264D9" w:rsidRPr="002264D9" w:rsidRDefault="002264D9" w:rsidP="002264D9">
      <w:pPr>
        <w:pStyle w:val="FP"/>
        <w:keepNext/>
        <w:rPr>
          <w:i/>
          <w:iCs/>
          <w:lang w:eastAsia="en-US"/>
        </w:rPr>
      </w:pPr>
      <w:r w:rsidRPr="002264D9">
        <w:rPr>
          <w:i/>
          <w:iCs/>
          <w:lang w:eastAsia="en-US"/>
        </w:rPr>
        <w:t>Fenqin (Huawei) provides revision r13.</w:t>
      </w:r>
    </w:p>
    <w:p w14:paraId="624C2D25" w14:textId="77777777" w:rsidR="002264D9" w:rsidRPr="002264D9" w:rsidRDefault="002264D9" w:rsidP="002264D9">
      <w:pPr>
        <w:pStyle w:val="FP"/>
        <w:keepNext/>
        <w:rPr>
          <w:i/>
          <w:iCs/>
          <w:lang w:eastAsia="en-US"/>
        </w:rPr>
      </w:pPr>
      <w:r w:rsidRPr="002264D9">
        <w:rPr>
          <w:i/>
          <w:iCs/>
          <w:lang w:eastAsia="en-US"/>
        </w:rPr>
        <w:t>Miguel (Qualcomm) provides r14.</w:t>
      </w:r>
    </w:p>
    <w:p w14:paraId="29C9C1F6" w14:textId="77777777" w:rsidR="002264D9" w:rsidRPr="002264D9" w:rsidRDefault="002264D9" w:rsidP="002264D9">
      <w:pPr>
        <w:pStyle w:val="FP"/>
        <w:keepNext/>
        <w:rPr>
          <w:i/>
          <w:iCs/>
          <w:lang w:eastAsia="en-US"/>
        </w:rPr>
      </w:pPr>
      <w:r w:rsidRPr="002264D9">
        <w:rPr>
          <w:i/>
          <w:iCs/>
          <w:lang w:eastAsia="en-US"/>
        </w:rPr>
        <w:t>Genadi (Lenovo) supports revision r12 and cannot accept the later revisions.</w:t>
      </w:r>
    </w:p>
    <w:p w14:paraId="1A00E2CE" w14:textId="77777777" w:rsidR="002264D9" w:rsidRPr="002264D9" w:rsidRDefault="002264D9" w:rsidP="002264D9">
      <w:pPr>
        <w:pStyle w:val="FP"/>
        <w:keepNext/>
        <w:rPr>
          <w:i/>
          <w:iCs/>
          <w:lang w:eastAsia="en-US"/>
        </w:rPr>
      </w:pPr>
      <w:r w:rsidRPr="002264D9">
        <w:rPr>
          <w:i/>
          <w:iCs/>
          <w:lang w:eastAsia="en-US"/>
        </w:rPr>
        <w:t>Fenqin (Huawei ) propose r15 and bring it to CC#2</w:t>
      </w:r>
    </w:p>
    <w:p w14:paraId="585F5D1F" w14:textId="77777777" w:rsidR="002264D9" w:rsidRPr="002264D9" w:rsidRDefault="002264D9" w:rsidP="002264D9">
      <w:pPr>
        <w:pStyle w:val="FP"/>
        <w:keepNext/>
        <w:rPr>
          <w:i/>
          <w:iCs/>
          <w:lang w:eastAsia="en-US"/>
        </w:rPr>
      </w:pPr>
      <w:r w:rsidRPr="002264D9">
        <w:rPr>
          <w:i/>
          <w:iCs/>
          <w:lang w:eastAsia="en-US"/>
        </w:rPr>
        <w:t xml:space="preserve">Genadi (Lenovo) supports revision r14 and suggests that we should discuss this in CC#2 if we do not reach consensus now. We are not in </w:t>
      </w:r>
      <w:proofErr w:type="spellStart"/>
      <w:r w:rsidRPr="002264D9">
        <w:rPr>
          <w:i/>
          <w:iCs/>
          <w:lang w:eastAsia="en-US"/>
        </w:rPr>
        <w:t>favor</w:t>
      </w:r>
      <w:proofErr w:type="spellEnd"/>
      <w:r w:rsidRPr="002264D9">
        <w:rPr>
          <w:i/>
          <w:iCs/>
          <w:lang w:eastAsia="en-US"/>
        </w:rPr>
        <w:t xml:space="preserve"> of r12</w:t>
      </w:r>
    </w:p>
    <w:p w14:paraId="38A649E9" w14:textId="77777777" w:rsidR="002264D9" w:rsidRPr="002264D9" w:rsidRDefault="002264D9" w:rsidP="002264D9">
      <w:pPr>
        <w:pStyle w:val="FP"/>
        <w:keepNext/>
        <w:rPr>
          <w:i/>
          <w:iCs/>
          <w:lang w:eastAsia="en-US"/>
        </w:rPr>
      </w:pPr>
      <w:r w:rsidRPr="002264D9">
        <w:rPr>
          <w:i/>
          <w:iCs/>
          <w:lang w:eastAsia="en-US"/>
        </w:rPr>
        <w:t>==== 4.X, 5.X, 6.X, 7.X Final Deadline ====</w:t>
      </w:r>
    </w:p>
    <w:p w14:paraId="4468555D" w14:textId="77777777" w:rsidR="002264D9" w:rsidRPr="002264D9" w:rsidRDefault="002264D9" w:rsidP="002264D9">
      <w:pPr>
        <w:pStyle w:val="FP"/>
        <w:keepNext/>
        <w:rPr>
          <w:i/>
          <w:iCs/>
          <w:lang w:eastAsia="en-US"/>
        </w:rPr>
      </w:pPr>
      <w:r w:rsidRPr="002264D9">
        <w:rPr>
          <w:i/>
          <w:iCs/>
          <w:lang w:eastAsia="en-US"/>
        </w:rPr>
        <w:t>Peter Hedman (Ericsson) provides question</w:t>
      </w:r>
    </w:p>
    <w:p w14:paraId="12F4A9BC" w14:textId="77777777" w:rsidR="002264D9" w:rsidRPr="002264D9" w:rsidRDefault="002264D9" w:rsidP="002264D9">
      <w:pPr>
        <w:pStyle w:val="FP"/>
        <w:keepNext/>
        <w:rPr>
          <w:i/>
          <w:iCs/>
          <w:lang w:eastAsia="en-US"/>
        </w:rPr>
      </w:pPr>
      <w:r w:rsidRPr="002264D9">
        <w:rPr>
          <w:i/>
          <w:iCs/>
          <w:lang w:eastAsia="en-US"/>
        </w:rPr>
        <w:t>Peter Hedman (Ericsson) provides comments on injecting false comments to chair notes</w:t>
      </w:r>
    </w:p>
    <w:p w14:paraId="17CD3D0A" w14:textId="4445E13D" w:rsidR="002264D9" w:rsidRDefault="002264D9" w:rsidP="002264D9">
      <w:pPr>
        <w:pStyle w:val="FP"/>
        <w:keepNext/>
        <w:rPr>
          <w:i/>
          <w:iCs/>
          <w:lang w:eastAsia="en-US"/>
        </w:rPr>
      </w:pPr>
      <w:r w:rsidRPr="002264D9">
        <w:rPr>
          <w:i/>
          <w:iCs/>
          <w:lang w:eastAsia="en-US"/>
        </w:rPr>
        <w:t xml:space="preserve">Alessio (Nokia) supports revision r14 and suggests that we should discuss this in CC#2 if we do not reach consensus now. We are not in </w:t>
      </w:r>
      <w:proofErr w:type="spellStart"/>
      <w:r w:rsidRPr="002264D9">
        <w:rPr>
          <w:i/>
          <w:iCs/>
          <w:lang w:eastAsia="en-US"/>
        </w:rPr>
        <w:t>favor</w:t>
      </w:r>
      <w:proofErr w:type="spellEnd"/>
      <w:r w:rsidRPr="002264D9">
        <w:rPr>
          <w:i/>
          <w:iCs/>
          <w:lang w:eastAsia="en-US"/>
        </w:rPr>
        <w:t xml:space="preserve"> of r12</w:t>
      </w:r>
    </w:p>
    <w:p w14:paraId="47DECB2F" w14:textId="77777777" w:rsidR="002264D9" w:rsidRPr="002264D9" w:rsidRDefault="002264D9" w:rsidP="002264D9">
      <w:pPr>
        <w:pStyle w:val="FP"/>
        <w:keepNext/>
        <w:rPr>
          <w:i/>
          <w:iCs/>
          <w:lang w:eastAsia="en-US"/>
        </w:rPr>
      </w:pPr>
    </w:p>
    <w:p w14:paraId="37AB730A" w14:textId="77777777" w:rsidR="002264D9" w:rsidRPr="002264D9" w:rsidRDefault="002264D9" w:rsidP="002264D9">
      <w:pPr>
        <w:keepNext/>
        <w:rPr>
          <w:b/>
          <w:bCs/>
          <w:lang w:eastAsia="en-US"/>
        </w:rPr>
      </w:pPr>
      <w:r w:rsidRPr="002264D9">
        <w:rPr>
          <w:b/>
          <w:bCs/>
          <w:lang w:eastAsia="en-US"/>
        </w:rPr>
        <w:t>Discussion and conclusion:</w:t>
      </w:r>
    </w:p>
    <w:p w14:paraId="3B789FFE" w14:textId="5BE0FE22" w:rsidR="00901C13" w:rsidRPr="00901C13" w:rsidRDefault="00901C13" w:rsidP="002264D9">
      <w:r w:rsidRPr="002264D9">
        <w:rPr>
          <w:color w:val="0000FF"/>
          <w:lang w:eastAsia="en-US"/>
        </w:rPr>
        <w:t>S2-2106113</w:t>
      </w:r>
      <w:r>
        <w:rPr>
          <w:color w:val="0000FF"/>
          <w:lang w:eastAsia="en-US"/>
        </w:rPr>
        <w:t>r13</w:t>
      </w:r>
      <w:r>
        <w:t xml:space="preserve">. Huawei commented that requests had been received to agree r14. Lenovo had concerns with r14 as it indicates that the NAS AS procedure can be skipped which is contained in r12. Lenovo suggested also adding editorial corrections from r14. Nokia commented that the analysis is needed for new NSSAI requests and the possibility of not analysing NSSAI is not relevant to the issue raised and r14 provides the necessary response. Lenovo suggested taking r15 and adding to Q4: "In some cases, e.g. when the initial AMF does not receive the Requested NSSAI or the Requested NSSAI is wrong, the initial AMF determines the NAS reroute based on the subscribed S-NSSAI(s)". Ericsson commented that this may be misunderstood as being the current logic and preferred clarifying this. </w:t>
      </w:r>
      <w:r w:rsidRPr="002264D9">
        <w:rPr>
          <w:color w:val="0000FF"/>
          <w:lang w:eastAsia="en-US"/>
        </w:rPr>
        <w:t>S2-2106113</w:t>
      </w:r>
      <w:r>
        <w:rPr>
          <w:color w:val="0000FF"/>
          <w:lang w:eastAsia="en-US"/>
        </w:rPr>
        <w:t>r15</w:t>
      </w:r>
      <w:r>
        <w:t xml:space="preserve"> with the additional text was then agreed</w:t>
      </w:r>
      <w:r>
        <w:rPr>
          <w:lang w:eastAsia="en-US"/>
        </w:rPr>
        <w:t xml:space="preserve"> and was revised</w:t>
      </w:r>
      <w:r>
        <w:t xml:space="preserve"> </w:t>
      </w:r>
      <w:r>
        <w:rPr>
          <w:lang w:eastAsia="en-US"/>
        </w:rPr>
        <w:t xml:space="preserve">into </w:t>
      </w:r>
      <w:r w:rsidRPr="00901C13">
        <w:rPr>
          <w:color w:val="0000FF"/>
          <w:lang w:eastAsia="en-US"/>
        </w:rPr>
        <w:t>S2-210668</w:t>
      </w:r>
      <w:r>
        <w:rPr>
          <w:color w:val="0000FF"/>
          <w:lang w:eastAsia="en-US"/>
        </w:rPr>
        <w:t>6</w:t>
      </w:r>
      <w:r>
        <w:rPr>
          <w:lang w:eastAsia="en-US"/>
        </w:rPr>
        <w:t xml:space="preserve">, which was </w:t>
      </w:r>
      <w:r w:rsidRPr="00901C13">
        <w:rPr>
          <w:color w:val="FF0000"/>
          <w:lang w:eastAsia="en-US"/>
        </w:rPr>
        <w:t>approved</w:t>
      </w:r>
      <w:r>
        <w:rPr>
          <w:lang w:eastAsia="en-US"/>
        </w:rPr>
        <w:t>.</w:t>
      </w:r>
    </w:p>
    <w:p w14:paraId="47690845" w14:textId="47E1C613" w:rsidR="002264D9" w:rsidRPr="00901C13" w:rsidRDefault="002264D9" w:rsidP="002264D9"/>
    <w:p w14:paraId="1A9358E6" w14:textId="4F54A053" w:rsidR="002264D9" w:rsidRDefault="002264D9" w:rsidP="002264D9">
      <w:pPr>
        <w:keepNext/>
        <w:pBdr>
          <w:top w:val="single" w:sz="4" w:space="1" w:color="auto"/>
        </w:pBdr>
        <w:rPr>
          <w:lang w:eastAsia="en-US"/>
        </w:rPr>
      </w:pPr>
      <w:r w:rsidRPr="002264D9">
        <w:rPr>
          <w:color w:val="0000FF"/>
          <w:lang w:eastAsia="en-US"/>
        </w:rPr>
        <w:t>S2-2105815</w:t>
      </w:r>
      <w:r>
        <w:rPr>
          <w:lang w:eastAsia="en-US"/>
        </w:rPr>
        <w:t xml:space="preserve"> (CR) 23.502 CR2992</w:t>
      </w:r>
      <w:r w:rsidR="002826F3">
        <w:rPr>
          <w:lang w:eastAsia="en-US"/>
        </w:rPr>
        <w:t xml:space="preserve"> (Cat "F")</w:t>
      </w:r>
      <w:r>
        <w:rPr>
          <w:lang w:eastAsia="en-US"/>
        </w:rPr>
        <w:t>: Initial event reporting during event subscription (Source: Ericsson, Verizon)</w:t>
      </w:r>
    </w:p>
    <w:p w14:paraId="4C2BD9B2" w14:textId="77777777" w:rsidR="002264D9" w:rsidRPr="002264D9" w:rsidRDefault="002264D9" w:rsidP="002264D9">
      <w:pPr>
        <w:pStyle w:val="FP"/>
        <w:keepNext/>
        <w:rPr>
          <w:b/>
          <w:bCs/>
          <w:i/>
          <w:iCs/>
          <w:lang w:eastAsia="en-US"/>
        </w:rPr>
      </w:pPr>
      <w:r w:rsidRPr="002264D9">
        <w:rPr>
          <w:b/>
          <w:bCs/>
          <w:i/>
          <w:iCs/>
          <w:lang w:eastAsia="en-US"/>
        </w:rPr>
        <w:t>e-mail comments:</w:t>
      </w:r>
    </w:p>
    <w:p w14:paraId="6A1C3FE1" w14:textId="77777777" w:rsidR="002264D9" w:rsidRPr="002264D9" w:rsidRDefault="002264D9" w:rsidP="002264D9">
      <w:pPr>
        <w:pStyle w:val="FP"/>
        <w:keepNext/>
        <w:rPr>
          <w:i/>
          <w:iCs/>
          <w:lang w:eastAsia="en-US"/>
        </w:rPr>
      </w:pPr>
      <w:r w:rsidRPr="002264D9">
        <w:rPr>
          <w:i/>
          <w:iCs/>
          <w:lang w:eastAsia="en-US"/>
        </w:rPr>
        <w:t>Hannu (Nokia) supports the immediate notification principle and provides r01.</w:t>
      </w:r>
    </w:p>
    <w:p w14:paraId="139CBCE7" w14:textId="77777777" w:rsidR="002264D9" w:rsidRPr="002264D9" w:rsidRDefault="002264D9" w:rsidP="002264D9">
      <w:pPr>
        <w:pStyle w:val="FP"/>
        <w:keepNext/>
        <w:rPr>
          <w:i/>
          <w:iCs/>
          <w:lang w:eastAsia="en-US"/>
        </w:rPr>
      </w:pPr>
      <w:r w:rsidRPr="002264D9">
        <w:rPr>
          <w:i/>
          <w:iCs/>
          <w:lang w:eastAsia="en-US"/>
        </w:rPr>
        <w:t>Qian (Ericsson) comments and provides r02.</w:t>
      </w:r>
    </w:p>
    <w:p w14:paraId="620B7EEA" w14:textId="77777777" w:rsidR="002264D9" w:rsidRPr="002264D9" w:rsidRDefault="002264D9" w:rsidP="002264D9">
      <w:pPr>
        <w:pStyle w:val="FP"/>
        <w:keepNext/>
        <w:rPr>
          <w:i/>
          <w:iCs/>
          <w:lang w:eastAsia="en-US"/>
        </w:rPr>
      </w:pPr>
      <w:proofErr w:type="spellStart"/>
      <w:r w:rsidRPr="002264D9">
        <w:rPr>
          <w:i/>
          <w:iCs/>
          <w:lang w:eastAsia="en-US"/>
        </w:rPr>
        <w:t>Qianghua</w:t>
      </w:r>
      <w:proofErr w:type="spellEnd"/>
      <w:r w:rsidRPr="002264D9">
        <w:rPr>
          <w:i/>
          <w:iCs/>
          <w:lang w:eastAsia="en-US"/>
        </w:rPr>
        <w:t>(Huawei) comments</w:t>
      </w:r>
    </w:p>
    <w:p w14:paraId="12FB33E2" w14:textId="77777777" w:rsidR="002264D9" w:rsidRPr="002264D9" w:rsidRDefault="002264D9" w:rsidP="002264D9">
      <w:pPr>
        <w:pStyle w:val="FP"/>
        <w:keepNext/>
        <w:rPr>
          <w:i/>
          <w:iCs/>
          <w:lang w:eastAsia="en-US"/>
        </w:rPr>
      </w:pPr>
      <w:r w:rsidRPr="002264D9">
        <w:rPr>
          <w:i/>
          <w:iCs/>
          <w:lang w:eastAsia="en-US"/>
        </w:rPr>
        <w:t>Qian (Ericsson) comments and provide r04 (please ignore r03)</w:t>
      </w:r>
    </w:p>
    <w:p w14:paraId="29C1F7C7" w14:textId="77777777" w:rsidR="002264D9" w:rsidRPr="002264D9" w:rsidRDefault="002264D9" w:rsidP="002264D9">
      <w:pPr>
        <w:pStyle w:val="FP"/>
        <w:keepNext/>
        <w:rPr>
          <w:i/>
          <w:iCs/>
          <w:lang w:eastAsia="en-US"/>
        </w:rPr>
      </w:pPr>
      <w:proofErr w:type="spellStart"/>
      <w:r w:rsidRPr="002264D9">
        <w:rPr>
          <w:i/>
          <w:iCs/>
          <w:lang w:eastAsia="en-US"/>
        </w:rPr>
        <w:t>Qianghua</w:t>
      </w:r>
      <w:proofErr w:type="spellEnd"/>
      <w:r w:rsidRPr="002264D9">
        <w:rPr>
          <w:i/>
          <w:iCs/>
          <w:lang w:eastAsia="en-US"/>
        </w:rPr>
        <w:t>(Huawei) OK for r04</w:t>
      </w:r>
    </w:p>
    <w:p w14:paraId="10CF626C" w14:textId="77777777" w:rsidR="002264D9" w:rsidRPr="002264D9" w:rsidRDefault="002264D9" w:rsidP="002264D9">
      <w:pPr>
        <w:pStyle w:val="FP"/>
        <w:keepNext/>
        <w:rPr>
          <w:i/>
          <w:iCs/>
          <w:lang w:eastAsia="en-US"/>
        </w:rPr>
      </w:pPr>
      <w:proofErr w:type="spellStart"/>
      <w:r w:rsidRPr="002264D9">
        <w:rPr>
          <w:i/>
          <w:iCs/>
          <w:lang w:eastAsia="en-US"/>
        </w:rPr>
        <w:t>Qianghua</w:t>
      </w:r>
      <w:proofErr w:type="spellEnd"/>
      <w:r w:rsidRPr="002264D9">
        <w:rPr>
          <w:i/>
          <w:iCs/>
          <w:lang w:eastAsia="en-US"/>
        </w:rPr>
        <w:t xml:space="preserve"> (Huawei) we can confirm the small fix on top of r02, if needed at CC#2</w:t>
      </w:r>
    </w:p>
    <w:p w14:paraId="289CD818" w14:textId="77777777" w:rsidR="002264D9" w:rsidRPr="002264D9" w:rsidRDefault="002264D9" w:rsidP="002264D9">
      <w:pPr>
        <w:pStyle w:val="FP"/>
        <w:keepNext/>
        <w:rPr>
          <w:i/>
          <w:iCs/>
          <w:lang w:eastAsia="en-US"/>
        </w:rPr>
      </w:pPr>
      <w:r w:rsidRPr="002264D9">
        <w:rPr>
          <w:i/>
          <w:iCs/>
          <w:lang w:eastAsia="en-US"/>
        </w:rPr>
        <w:t xml:space="preserve">Hannu (Nokia) thanks </w:t>
      </w:r>
      <w:proofErr w:type="spellStart"/>
      <w:r w:rsidRPr="002264D9">
        <w:rPr>
          <w:i/>
          <w:iCs/>
          <w:lang w:eastAsia="en-US"/>
        </w:rPr>
        <w:t>Qiand</w:t>
      </w:r>
      <w:proofErr w:type="spellEnd"/>
      <w:r w:rsidRPr="002264D9">
        <w:rPr>
          <w:i/>
          <w:iCs/>
          <w:lang w:eastAsia="en-US"/>
        </w:rPr>
        <w:t xml:space="preserve"> and </w:t>
      </w:r>
      <w:proofErr w:type="spellStart"/>
      <w:r w:rsidRPr="002264D9">
        <w:rPr>
          <w:i/>
          <w:iCs/>
          <w:lang w:eastAsia="en-US"/>
        </w:rPr>
        <w:t>Qianghua</w:t>
      </w:r>
      <w:proofErr w:type="spellEnd"/>
      <w:r w:rsidRPr="002264D9">
        <w:rPr>
          <w:i/>
          <w:iCs/>
          <w:lang w:eastAsia="en-US"/>
        </w:rPr>
        <w:t xml:space="preserve"> for improvements on this CR and proposes to ask for support of r04 in CC.</w:t>
      </w:r>
    </w:p>
    <w:p w14:paraId="230B3479" w14:textId="4925A4BD" w:rsidR="002264D9" w:rsidRDefault="002264D9" w:rsidP="002264D9">
      <w:pPr>
        <w:pStyle w:val="FP"/>
        <w:keepNext/>
        <w:rPr>
          <w:i/>
          <w:iCs/>
          <w:lang w:eastAsia="en-US"/>
        </w:rPr>
      </w:pPr>
      <w:r w:rsidRPr="002264D9">
        <w:rPr>
          <w:i/>
          <w:iCs/>
          <w:lang w:eastAsia="en-US"/>
        </w:rPr>
        <w:t>==== 4.X, 5.X, 6.X, 7.X Final Deadline ====</w:t>
      </w:r>
    </w:p>
    <w:p w14:paraId="442DB842" w14:textId="77777777" w:rsidR="002264D9" w:rsidRPr="002264D9" w:rsidRDefault="002264D9" w:rsidP="002264D9">
      <w:pPr>
        <w:pStyle w:val="FP"/>
        <w:keepNext/>
        <w:rPr>
          <w:i/>
          <w:iCs/>
          <w:lang w:eastAsia="en-US"/>
        </w:rPr>
      </w:pPr>
    </w:p>
    <w:p w14:paraId="7FE8C45E" w14:textId="77777777" w:rsidR="002264D9" w:rsidRPr="002264D9" w:rsidRDefault="002264D9" w:rsidP="002264D9">
      <w:pPr>
        <w:keepNext/>
        <w:rPr>
          <w:b/>
          <w:bCs/>
          <w:lang w:eastAsia="en-US"/>
        </w:rPr>
      </w:pPr>
      <w:r w:rsidRPr="002264D9">
        <w:rPr>
          <w:b/>
          <w:bCs/>
          <w:lang w:eastAsia="en-US"/>
        </w:rPr>
        <w:t>Discussion and conclusion:</w:t>
      </w:r>
    </w:p>
    <w:p w14:paraId="17E3434A" w14:textId="2E4B7208" w:rsidR="00901C13" w:rsidRDefault="00901C13" w:rsidP="002264D9">
      <w:pPr>
        <w:rPr>
          <w:lang w:eastAsia="en-US"/>
        </w:rPr>
      </w:pPr>
      <w:r w:rsidRPr="002264D9">
        <w:rPr>
          <w:color w:val="0000FF"/>
          <w:lang w:eastAsia="en-US"/>
        </w:rPr>
        <w:t>S2-2105815</w:t>
      </w:r>
      <w:r>
        <w:rPr>
          <w:color w:val="0000FF"/>
          <w:lang w:eastAsia="en-US"/>
        </w:rPr>
        <w:t>r04</w:t>
      </w:r>
      <w:r>
        <w:t>. Ericsson suggested taking r02 with the changes: Change "Request" to "Response" in step 4 of figure 4.15.3.2.3-1.</w:t>
      </w:r>
      <w:r w:rsidRPr="00901C13">
        <w:rPr>
          <w:color w:val="0000FF"/>
          <w:lang w:eastAsia="en-US"/>
        </w:rPr>
        <w:t xml:space="preserve"> </w:t>
      </w:r>
      <w:r w:rsidRPr="002264D9">
        <w:rPr>
          <w:color w:val="0000FF"/>
          <w:lang w:eastAsia="en-US"/>
        </w:rPr>
        <w:t>S2-2105815</w:t>
      </w:r>
      <w:r>
        <w:rPr>
          <w:color w:val="0000FF"/>
          <w:lang w:eastAsia="en-US"/>
        </w:rPr>
        <w:t>r02</w:t>
      </w:r>
      <w:r>
        <w:t xml:space="preserve"> with the additional text was then agreed</w:t>
      </w:r>
      <w:r>
        <w:rPr>
          <w:lang w:eastAsia="en-US"/>
        </w:rPr>
        <w:t xml:space="preserve"> and was revised</w:t>
      </w:r>
      <w:r>
        <w:t xml:space="preserve"> </w:t>
      </w:r>
      <w:r>
        <w:rPr>
          <w:lang w:eastAsia="en-US"/>
        </w:rPr>
        <w:t xml:space="preserve">into </w:t>
      </w:r>
      <w:r w:rsidRPr="00901C13">
        <w:rPr>
          <w:color w:val="0000FF"/>
          <w:lang w:eastAsia="en-US"/>
        </w:rPr>
        <w:t>S2-210668</w:t>
      </w:r>
      <w:r>
        <w:rPr>
          <w:color w:val="0000FF"/>
          <w:lang w:eastAsia="en-US"/>
        </w:rPr>
        <w:t>7</w:t>
      </w:r>
      <w:r>
        <w:rPr>
          <w:lang w:eastAsia="en-US"/>
        </w:rPr>
        <w:t xml:space="preserve">, which was </w:t>
      </w:r>
      <w:r w:rsidRPr="00901C13">
        <w:rPr>
          <w:color w:val="FF0000"/>
          <w:lang w:eastAsia="en-US"/>
        </w:rPr>
        <w:t>approved</w:t>
      </w:r>
      <w:r>
        <w:rPr>
          <w:lang w:eastAsia="en-US"/>
        </w:rPr>
        <w:t>.</w:t>
      </w:r>
    </w:p>
    <w:p w14:paraId="1F626A62" w14:textId="77777777" w:rsidR="002826F3" w:rsidRDefault="002826F3" w:rsidP="002264D9"/>
    <w:p w14:paraId="757821CE" w14:textId="12835831" w:rsidR="00901C13" w:rsidRDefault="00901C13" w:rsidP="00901C13">
      <w:pPr>
        <w:keepNext/>
        <w:pBdr>
          <w:top w:val="single" w:sz="4" w:space="1" w:color="auto"/>
        </w:pBdr>
        <w:rPr>
          <w:lang w:eastAsia="en-US"/>
        </w:rPr>
      </w:pPr>
      <w:r w:rsidRPr="002264D9">
        <w:rPr>
          <w:color w:val="0000FF"/>
          <w:lang w:eastAsia="en-US"/>
        </w:rPr>
        <w:lastRenderedPageBreak/>
        <w:t>S2-210581</w:t>
      </w:r>
      <w:r>
        <w:rPr>
          <w:color w:val="0000FF"/>
          <w:lang w:eastAsia="en-US"/>
        </w:rPr>
        <w:t>6</w:t>
      </w:r>
      <w:r>
        <w:rPr>
          <w:lang w:eastAsia="en-US"/>
        </w:rPr>
        <w:t xml:space="preserve"> (CR) 23.502 CR</w:t>
      </w:r>
      <w:r w:rsidR="002826F3">
        <w:rPr>
          <w:lang w:eastAsia="en-US"/>
        </w:rPr>
        <w:t>2993 (Cat "A")</w:t>
      </w:r>
      <w:r>
        <w:rPr>
          <w:lang w:eastAsia="en-US"/>
        </w:rPr>
        <w:t>: Initial event reporting during event subscription (Source: Ericsson, Verizon)</w:t>
      </w:r>
    </w:p>
    <w:p w14:paraId="1D649D46" w14:textId="77777777" w:rsidR="00901C13" w:rsidRPr="002264D9" w:rsidRDefault="00901C13" w:rsidP="00901C13">
      <w:pPr>
        <w:keepNext/>
        <w:rPr>
          <w:b/>
          <w:bCs/>
          <w:lang w:eastAsia="en-US"/>
        </w:rPr>
      </w:pPr>
      <w:r w:rsidRPr="002264D9">
        <w:rPr>
          <w:b/>
          <w:bCs/>
          <w:lang w:eastAsia="en-US"/>
        </w:rPr>
        <w:t>Discussion and conclusion:</w:t>
      </w:r>
    </w:p>
    <w:p w14:paraId="1FC2561E" w14:textId="71C1D689" w:rsidR="002264D9" w:rsidRPr="00901C13" w:rsidRDefault="00901C13" w:rsidP="002264D9">
      <w:r>
        <w:t xml:space="preserve">Mirror CR: </w:t>
      </w:r>
      <w:r w:rsidRPr="002264D9">
        <w:rPr>
          <w:color w:val="0000FF"/>
          <w:lang w:eastAsia="en-US"/>
        </w:rPr>
        <w:t>S2-210581</w:t>
      </w:r>
      <w:r>
        <w:rPr>
          <w:color w:val="0000FF"/>
          <w:lang w:eastAsia="en-US"/>
        </w:rPr>
        <w:t xml:space="preserve">6 </w:t>
      </w:r>
      <w:r>
        <w:t xml:space="preserve">with the changes made for </w:t>
      </w:r>
      <w:r w:rsidRPr="00901C13">
        <w:rPr>
          <w:color w:val="0000FF"/>
          <w:lang w:eastAsia="en-US"/>
        </w:rPr>
        <w:t>S2-210668</w:t>
      </w:r>
      <w:r>
        <w:rPr>
          <w:color w:val="0000FF"/>
          <w:lang w:eastAsia="en-US"/>
        </w:rPr>
        <w:t xml:space="preserve">7 </w:t>
      </w:r>
      <w:r>
        <w:t>was agreed</w:t>
      </w:r>
      <w:r w:rsidRPr="00901C13">
        <w:rPr>
          <w:lang w:eastAsia="en-US"/>
        </w:rPr>
        <w:t xml:space="preserve"> </w:t>
      </w:r>
      <w:r>
        <w:rPr>
          <w:lang w:eastAsia="en-US"/>
        </w:rPr>
        <w:t>and was revised</w:t>
      </w:r>
      <w:r>
        <w:t xml:space="preserve"> </w:t>
      </w:r>
      <w:r>
        <w:rPr>
          <w:lang w:eastAsia="en-US"/>
        </w:rPr>
        <w:t xml:space="preserve">into </w:t>
      </w:r>
      <w:r w:rsidRPr="00901C13">
        <w:rPr>
          <w:color w:val="0000FF"/>
          <w:lang w:eastAsia="en-US"/>
        </w:rPr>
        <w:t>S2-210668</w:t>
      </w:r>
      <w:r>
        <w:rPr>
          <w:color w:val="0000FF"/>
          <w:lang w:eastAsia="en-US"/>
        </w:rPr>
        <w:t>8</w:t>
      </w:r>
      <w:r>
        <w:rPr>
          <w:lang w:eastAsia="en-US"/>
        </w:rPr>
        <w:t xml:space="preserve">, which was </w:t>
      </w:r>
      <w:r w:rsidRPr="00901C13">
        <w:rPr>
          <w:color w:val="FF0000"/>
          <w:lang w:eastAsia="en-US"/>
        </w:rPr>
        <w:t>approved</w:t>
      </w:r>
      <w:r>
        <w:rPr>
          <w:lang w:eastAsia="en-US"/>
        </w:rPr>
        <w:t>.</w:t>
      </w:r>
    </w:p>
    <w:p w14:paraId="222564E5" w14:textId="77777777" w:rsidR="00901C13" w:rsidRPr="00901C13" w:rsidRDefault="00901C13" w:rsidP="002264D9"/>
    <w:p w14:paraId="37FF320F" w14:textId="7D6E7C0F" w:rsidR="002264D9" w:rsidRDefault="002264D9" w:rsidP="002264D9">
      <w:pPr>
        <w:keepNext/>
        <w:pBdr>
          <w:top w:val="single" w:sz="4" w:space="1" w:color="auto"/>
        </w:pBdr>
        <w:rPr>
          <w:lang w:eastAsia="en-US"/>
        </w:rPr>
      </w:pPr>
      <w:r w:rsidRPr="002264D9">
        <w:rPr>
          <w:color w:val="0000FF"/>
          <w:lang w:eastAsia="en-US"/>
        </w:rPr>
        <w:t>S2-2106370</w:t>
      </w:r>
      <w:r>
        <w:rPr>
          <w:lang w:eastAsia="en-US"/>
        </w:rPr>
        <w:t xml:space="preserve"> (CR) 23.501 CR3203: Mapping scheduled traffic information, PSFP information and propagation delays between TSN GM clock and 5GS clock (Source: Qualcomm)</w:t>
      </w:r>
    </w:p>
    <w:p w14:paraId="578D0258" w14:textId="77777777" w:rsidR="002264D9" w:rsidRPr="002264D9" w:rsidRDefault="002264D9" w:rsidP="002264D9">
      <w:pPr>
        <w:pStyle w:val="FP"/>
        <w:keepNext/>
        <w:rPr>
          <w:b/>
          <w:bCs/>
          <w:i/>
          <w:iCs/>
          <w:lang w:eastAsia="en-US"/>
        </w:rPr>
      </w:pPr>
      <w:r w:rsidRPr="002264D9">
        <w:rPr>
          <w:b/>
          <w:bCs/>
          <w:i/>
          <w:iCs/>
          <w:lang w:eastAsia="en-US"/>
        </w:rPr>
        <w:t>e-mail comments:</w:t>
      </w:r>
    </w:p>
    <w:p w14:paraId="4E0BB5DA" w14:textId="77777777" w:rsidR="002264D9" w:rsidRPr="002264D9" w:rsidRDefault="002264D9" w:rsidP="002264D9">
      <w:pPr>
        <w:pStyle w:val="FP"/>
        <w:keepNext/>
        <w:rPr>
          <w:i/>
          <w:iCs/>
          <w:lang w:eastAsia="en-US"/>
        </w:rPr>
      </w:pPr>
      <w:r w:rsidRPr="002264D9">
        <w:rPr>
          <w:i/>
          <w:iCs/>
          <w:lang w:eastAsia="en-US"/>
        </w:rPr>
        <w:t>Shabnam (Ericsson) provides comments on the 6369 document thread and provides r01 accordingly.</w:t>
      </w:r>
    </w:p>
    <w:p w14:paraId="33D9D0ED" w14:textId="77777777" w:rsidR="002264D9" w:rsidRPr="002264D9" w:rsidRDefault="002264D9" w:rsidP="002264D9">
      <w:pPr>
        <w:pStyle w:val="FP"/>
        <w:keepNext/>
        <w:rPr>
          <w:i/>
          <w:iCs/>
          <w:lang w:eastAsia="en-US"/>
        </w:rPr>
      </w:pPr>
      <w:r w:rsidRPr="002264D9">
        <w:rPr>
          <w:i/>
          <w:iCs/>
          <w:lang w:eastAsia="en-US"/>
        </w:rPr>
        <w:t>Devaki (Nokia) comments.</w:t>
      </w:r>
    </w:p>
    <w:p w14:paraId="5A480E59" w14:textId="77777777" w:rsidR="002264D9" w:rsidRPr="002264D9" w:rsidRDefault="002264D9" w:rsidP="002264D9">
      <w:pPr>
        <w:pStyle w:val="FP"/>
        <w:keepNext/>
        <w:rPr>
          <w:i/>
          <w:iCs/>
          <w:lang w:eastAsia="en-US"/>
        </w:rPr>
      </w:pPr>
      <w:r w:rsidRPr="002264D9">
        <w:rPr>
          <w:i/>
          <w:iCs/>
          <w:lang w:eastAsia="en-US"/>
        </w:rPr>
        <w:t>Devaki (Nokia) provides r02.</w:t>
      </w:r>
    </w:p>
    <w:p w14:paraId="5D499B89" w14:textId="77777777" w:rsidR="002264D9" w:rsidRPr="002264D9" w:rsidRDefault="002264D9" w:rsidP="002264D9">
      <w:pPr>
        <w:pStyle w:val="FP"/>
        <w:keepNext/>
        <w:rPr>
          <w:i/>
          <w:iCs/>
          <w:lang w:eastAsia="en-US"/>
        </w:rPr>
      </w:pPr>
      <w:r w:rsidRPr="002264D9">
        <w:rPr>
          <w:i/>
          <w:iCs/>
          <w:lang w:eastAsia="en-US"/>
        </w:rPr>
        <w:t>Shabnam (Ericsson) responds to Nokia comment.</w:t>
      </w:r>
    </w:p>
    <w:p w14:paraId="271A9461" w14:textId="77777777" w:rsidR="002264D9" w:rsidRPr="002264D9" w:rsidRDefault="002264D9" w:rsidP="002264D9">
      <w:pPr>
        <w:pStyle w:val="FP"/>
        <w:keepNext/>
        <w:rPr>
          <w:i/>
          <w:iCs/>
          <w:lang w:eastAsia="en-US"/>
        </w:rPr>
      </w:pPr>
      <w:r w:rsidRPr="002264D9">
        <w:rPr>
          <w:i/>
          <w:iCs/>
          <w:lang w:eastAsia="en-US"/>
        </w:rPr>
        <w:t>Sebastian (Qualcomm) comments</w:t>
      </w:r>
    </w:p>
    <w:p w14:paraId="4056244A" w14:textId="77777777" w:rsidR="002264D9" w:rsidRPr="002264D9" w:rsidRDefault="002264D9" w:rsidP="002264D9">
      <w:pPr>
        <w:pStyle w:val="FP"/>
        <w:keepNext/>
        <w:rPr>
          <w:i/>
          <w:iCs/>
          <w:lang w:eastAsia="en-US"/>
        </w:rPr>
      </w:pPr>
      <w:r w:rsidRPr="002264D9">
        <w:rPr>
          <w:i/>
          <w:iCs/>
          <w:lang w:eastAsia="en-US"/>
        </w:rPr>
        <w:t>Jari (NTT DOCOMO) comments</w:t>
      </w:r>
    </w:p>
    <w:p w14:paraId="75D6DFBA" w14:textId="77777777" w:rsidR="002264D9" w:rsidRPr="002264D9" w:rsidRDefault="002264D9" w:rsidP="002264D9">
      <w:pPr>
        <w:pStyle w:val="FP"/>
        <w:keepNext/>
        <w:rPr>
          <w:i/>
          <w:iCs/>
          <w:lang w:eastAsia="en-US"/>
        </w:rPr>
      </w:pPr>
      <w:r w:rsidRPr="002264D9">
        <w:rPr>
          <w:i/>
          <w:iCs/>
          <w:lang w:eastAsia="en-US"/>
        </w:rPr>
        <w:t>Sang-Jun (Samsung) comments</w:t>
      </w:r>
    </w:p>
    <w:p w14:paraId="62F6C8E0" w14:textId="77777777" w:rsidR="002264D9" w:rsidRPr="002264D9" w:rsidRDefault="002264D9" w:rsidP="002264D9">
      <w:pPr>
        <w:pStyle w:val="FP"/>
        <w:keepNext/>
        <w:rPr>
          <w:i/>
          <w:iCs/>
          <w:lang w:eastAsia="en-US"/>
        </w:rPr>
      </w:pPr>
      <w:r w:rsidRPr="002264D9">
        <w:rPr>
          <w:i/>
          <w:iCs/>
          <w:lang w:eastAsia="en-US"/>
        </w:rPr>
        <w:t>Shabnam (Ericsson) comments on Qualcomm and NTT DoCoMo input.</w:t>
      </w:r>
    </w:p>
    <w:p w14:paraId="01BF7749" w14:textId="77777777" w:rsidR="002264D9" w:rsidRPr="002264D9" w:rsidRDefault="002264D9" w:rsidP="002264D9">
      <w:pPr>
        <w:pStyle w:val="FP"/>
        <w:keepNext/>
        <w:rPr>
          <w:i/>
          <w:iCs/>
          <w:lang w:eastAsia="en-US"/>
        </w:rPr>
      </w:pPr>
      <w:r w:rsidRPr="002264D9">
        <w:rPr>
          <w:i/>
          <w:iCs/>
          <w:lang w:eastAsia="en-US"/>
        </w:rPr>
        <w:t>Sebastian (Qualcomm) replies to Ericsson</w:t>
      </w:r>
    </w:p>
    <w:p w14:paraId="7A301707" w14:textId="77777777" w:rsidR="002264D9" w:rsidRPr="002264D9" w:rsidRDefault="002264D9" w:rsidP="002264D9">
      <w:pPr>
        <w:pStyle w:val="FP"/>
        <w:keepNext/>
        <w:rPr>
          <w:i/>
          <w:iCs/>
          <w:lang w:eastAsia="en-US"/>
        </w:rPr>
      </w:pPr>
      <w:r w:rsidRPr="002264D9">
        <w:rPr>
          <w:i/>
          <w:iCs/>
          <w:lang w:eastAsia="en-US"/>
        </w:rPr>
        <w:t>Jari (NTT DOCOMO) responds to Shabnam and Sebastian</w:t>
      </w:r>
    </w:p>
    <w:p w14:paraId="203BAB61" w14:textId="77777777" w:rsidR="002264D9" w:rsidRPr="002264D9" w:rsidRDefault="002264D9" w:rsidP="002264D9">
      <w:pPr>
        <w:pStyle w:val="FP"/>
        <w:keepNext/>
        <w:rPr>
          <w:i/>
          <w:iCs/>
          <w:lang w:eastAsia="en-US"/>
        </w:rPr>
      </w:pPr>
      <w:r w:rsidRPr="002264D9">
        <w:rPr>
          <w:i/>
          <w:iCs/>
          <w:lang w:eastAsia="en-US"/>
        </w:rPr>
        <w:t>Jari (NTT DOCOMO) provides r04</w:t>
      </w:r>
    </w:p>
    <w:p w14:paraId="25C3613C" w14:textId="77777777" w:rsidR="002264D9" w:rsidRPr="002264D9" w:rsidRDefault="002264D9" w:rsidP="002264D9">
      <w:pPr>
        <w:pStyle w:val="FP"/>
        <w:keepNext/>
        <w:rPr>
          <w:i/>
          <w:iCs/>
          <w:lang w:eastAsia="en-US"/>
        </w:rPr>
      </w:pPr>
      <w:r w:rsidRPr="002264D9">
        <w:rPr>
          <w:i/>
          <w:iCs/>
          <w:lang w:eastAsia="en-US"/>
        </w:rPr>
        <w:t>Shabnam (Ericsson) provides r05 with PMIC use for both DS-TT and NW-TT, should be possible unless we miss something.</w:t>
      </w:r>
    </w:p>
    <w:p w14:paraId="70482DD2" w14:textId="77777777" w:rsidR="002264D9" w:rsidRPr="002264D9" w:rsidRDefault="002264D9" w:rsidP="002264D9">
      <w:pPr>
        <w:pStyle w:val="FP"/>
        <w:keepNext/>
        <w:rPr>
          <w:i/>
          <w:iCs/>
          <w:lang w:eastAsia="en-US"/>
        </w:rPr>
      </w:pPr>
      <w:r w:rsidRPr="002264D9">
        <w:rPr>
          <w:i/>
          <w:iCs/>
          <w:lang w:eastAsia="en-US"/>
        </w:rPr>
        <w:t>Devaki (Nokia) provides r06.</w:t>
      </w:r>
    </w:p>
    <w:p w14:paraId="16FBF78B" w14:textId="77777777" w:rsidR="002264D9" w:rsidRPr="002264D9" w:rsidRDefault="002264D9" w:rsidP="002264D9">
      <w:pPr>
        <w:pStyle w:val="FP"/>
        <w:keepNext/>
        <w:rPr>
          <w:i/>
          <w:iCs/>
          <w:lang w:eastAsia="en-US"/>
        </w:rPr>
      </w:pPr>
      <w:r w:rsidRPr="002264D9">
        <w:rPr>
          <w:i/>
          <w:iCs/>
          <w:lang w:eastAsia="en-US"/>
        </w:rPr>
        <w:t>Sebastian (Qualcomm) provides r07</w:t>
      </w:r>
    </w:p>
    <w:p w14:paraId="4C4668DC" w14:textId="77777777" w:rsidR="002264D9" w:rsidRPr="002264D9" w:rsidRDefault="002264D9" w:rsidP="002264D9">
      <w:pPr>
        <w:pStyle w:val="FP"/>
        <w:keepNext/>
        <w:rPr>
          <w:i/>
          <w:iCs/>
          <w:lang w:eastAsia="en-US"/>
        </w:rPr>
      </w:pPr>
      <w:r w:rsidRPr="002264D9">
        <w:rPr>
          <w:i/>
          <w:iCs/>
          <w:lang w:eastAsia="en-US"/>
        </w:rPr>
        <w:t>Sebastian (Qualcomm) suggests r07 to be marked for approval</w:t>
      </w:r>
    </w:p>
    <w:p w14:paraId="3DCAC0AD" w14:textId="77777777" w:rsidR="002264D9" w:rsidRPr="002264D9" w:rsidRDefault="002264D9" w:rsidP="002264D9">
      <w:pPr>
        <w:pStyle w:val="FP"/>
        <w:keepNext/>
        <w:rPr>
          <w:i/>
          <w:iCs/>
          <w:lang w:eastAsia="en-US"/>
        </w:rPr>
      </w:pPr>
      <w:r w:rsidRPr="002264D9">
        <w:rPr>
          <w:i/>
          <w:iCs/>
          <w:lang w:eastAsia="en-US"/>
        </w:rPr>
        <w:t>Sebastian (Qualcomm) provides r08 as a fallback option in case r07 is not agreeable</w:t>
      </w:r>
    </w:p>
    <w:p w14:paraId="67E8B993" w14:textId="77777777" w:rsidR="002264D9" w:rsidRPr="002264D9" w:rsidRDefault="002264D9" w:rsidP="002264D9">
      <w:pPr>
        <w:pStyle w:val="FP"/>
        <w:keepNext/>
        <w:rPr>
          <w:i/>
          <w:iCs/>
          <w:lang w:eastAsia="en-US"/>
        </w:rPr>
      </w:pPr>
      <w:proofErr w:type="spellStart"/>
      <w:r w:rsidRPr="002264D9">
        <w:rPr>
          <w:i/>
          <w:iCs/>
          <w:lang w:eastAsia="en-US"/>
        </w:rPr>
        <w:t>Qianghua</w:t>
      </w:r>
      <w:proofErr w:type="spellEnd"/>
      <w:r w:rsidRPr="002264D9">
        <w:rPr>
          <w:i/>
          <w:iCs/>
          <w:lang w:eastAsia="en-US"/>
        </w:rPr>
        <w:t xml:space="preserve"> (Huawei) express concerns</w:t>
      </w:r>
    </w:p>
    <w:p w14:paraId="142DBAE7" w14:textId="77777777" w:rsidR="002264D9" w:rsidRPr="002264D9" w:rsidRDefault="002264D9" w:rsidP="002264D9">
      <w:pPr>
        <w:pStyle w:val="FP"/>
        <w:keepNext/>
        <w:rPr>
          <w:i/>
          <w:iCs/>
          <w:lang w:eastAsia="en-US"/>
        </w:rPr>
      </w:pPr>
      <w:proofErr w:type="spellStart"/>
      <w:r w:rsidRPr="002264D9">
        <w:rPr>
          <w:i/>
          <w:iCs/>
          <w:lang w:eastAsia="en-US"/>
        </w:rPr>
        <w:t>Qianghua</w:t>
      </w:r>
      <w:proofErr w:type="spellEnd"/>
      <w:r w:rsidRPr="002264D9">
        <w:rPr>
          <w:i/>
          <w:iCs/>
          <w:lang w:eastAsia="en-US"/>
        </w:rPr>
        <w:t xml:space="preserve"> (Huawei) provides updates on top of r08 as a way forward</w:t>
      </w:r>
    </w:p>
    <w:p w14:paraId="617FEBE1" w14:textId="77777777" w:rsidR="002264D9" w:rsidRPr="002264D9" w:rsidRDefault="002264D9" w:rsidP="002264D9">
      <w:pPr>
        <w:pStyle w:val="FP"/>
        <w:keepNext/>
        <w:rPr>
          <w:i/>
          <w:iCs/>
          <w:lang w:eastAsia="en-US"/>
        </w:rPr>
      </w:pPr>
      <w:r w:rsidRPr="002264D9">
        <w:rPr>
          <w:i/>
          <w:iCs/>
          <w:lang w:eastAsia="en-US"/>
        </w:rPr>
        <w:t>Sebastian (Qualcomm) proposes to approve r08 with the following changes:</w:t>
      </w:r>
    </w:p>
    <w:p w14:paraId="39E953C3" w14:textId="77777777" w:rsidR="002264D9" w:rsidRPr="002264D9" w:rsidRDefault="002264D9" w:rsidP="002264D9">
      <w:pPr>
        <w:pStyle w:val="FP"/>
        <w:keepNext/>
        <w:rPr>
          <w:i/>
          <w:iCs/>
          <w:lang w:eastAsia="en-US"/>
        </w:rPr>
      </w:pPr>
      <w:r w:rsidRPr="002264D9">
        <w:rPr>
          <w:i/>
          <w:iCs/>
          <w:lang w:eastAsia="en-US"/>
        </w:rPr>
        <w:t>Clause 5.28.1:</w:t>
      </w:r>
    </w:p>
    <w:p w14:paraId="62E04C7D" w14:textId="77777777" w:rsidR="002264D9" w:rsidRPr="002264D9" w:rsidRDefault="002264D9" w:rsidP="002264D9">
      <w:pPr>
        <w:pStyle w:val="FP"/>
        <w:keepNext/>
        <w:rPr>
          <w:i/>
          <w:iCs/>
          <w:lang w:eastAsia="en-US"/>
        </w:rPr>
      </w:pPr>
      <w:r w:rsidRPr="002264D9">
        <w:rPr>
          <w:i/>
          <w:iCs/>
          <w:lang w:eastAsia="en-US"/>
        </w:rPr>
        <w:t xml:space="preserve">Replace 'DS-TT maps </w:t>
      </w:r>
      <w:proofErr w:type="spellStart"/>
      <w:r w:rsidRPr="002264D9">
        <w:rPr>
          <w:i/>
          <w:iCs/>
          <w:lang w:eastAsia="en-US"/>
        </w:rPr>
        <w:t>txPropagationDelay</w:t>
      </w:r>
      <w:proofErr w:type="spellEnd"/>
      <w:r w:rsidRPr="002264D9">
        <w:rPr>
          <w:i/>
          <w:iCs/>
          <w:lang w:eastAsia="en-US"/>
        </w:rPr>
        <w:t xml:space="preserve"> from 5GS clock to the TSN GM clock identified by the TSN time domain number received in PMIC before reporting </w:t>
      </w:r>
      <w:proofErr w:type="spellStart"/>
      <w:r w:rsidRPr="002264D9">
        <w:rPr>
          <w:i/>
          <w:iCs/>
          <w:lang w:eastAsia="en-US"/>
        </w:rPr>
        <w:t>txPropagationDelay</w:t>
      </w:r>
      <w:proofErr w:type="spellEnd"/>
      <w:r w:rsidRPr="002264D9">
        <w:rPr>
          <w:i/>
          <w:iCs/>
          <w:lang w:eastAsia="en-US"/>
        </w:rPr>
        <w:t xml:space="preserve"> to the TSN AF.' by 'DS-TT reports </w:t>
      </w:r>
      <w:proofErr w:type="spellStart"/>
      <w:r w:rsidRPr="002264D9">
        <w:rPr>
          <w:i/>
          <w:iCs/>
          <w:lang w:eastAsia="en-US"/>
        </w:rPr>
        <w:t>txPropagationDelay</w:t>
      </w:r>
      <w:proofErr w:type="spellEnd"/>
      <w:r w:rsidRPr="002264D9">
        <w:rPr>
          <w:i/>
          <w:iCs/>
          <w:lang w:eastAsia="en-US"/>
        </w:rPr>
        <w:t xml:space="preserve"> to the TSN AF relative to the time base of the TSN GM clock (identified by the TSN time domain number received in PMIC).'</w:t>
      </w:r>
    </w:p>
    <w:p w14:paraId="23842318" w14:textId="77777777" w:rsidR="002264D9" w:rsidRPr="002264D9" w:rsidRDefault="002264D9" w:rsidP="002264D9">
      <w:pPr>
        <w:pStyle w:val="FP"/>
        <w:keepNext/>
        <w:rPr>
          <w:i/>
          <w:iCs/>
          <w:lang w:eastAsia="en-US"/>
        </w:rPr>
      </w:pPr>
      <w:r w:rsidRPr="002264D9">
        <w:rPr>
          <w:i/>
          <w:iCs/>
          <w:lang w:eastAsia="en-US"/>
        </w:rPr>
        <w:t xml:space="preserve">Replace 'NW-TT maps </w:t>
      </w:r>
      <w:proofErr w:type="spellStart"/>
      <w:r w:rsidRPr="002264D9">
        <w:rPr>
          <w:i/>
          <w:iCs/>
          <w:lang w:eastAsia="en-US"/>
        </w:rPr>
        <w:t>txPropagationDelay</w:t>
      </w:r>
      <w:proofErr w:type="spellEnd"/>
      <w:r w:rsidRPr="002264D9">
        <w:rPr>
          <w:i/>
          <w:iCs/>
          <w:lang w:eastAsia="en-US"/>
        </w:rPr>
        <w:t xml:space="preserve"> from 5GS clock to the TSN GM clock used by the CNC before reporting </w:t>
      </w:r>
      <w:proofErr w:type="spellStart"/>
      <w:r w:rsidRPr="002264D9">
        <w:rPr>
          <w:i/>
          <w:iCs/>
          <w:lang w:eastAsia="en-US"/>
        </w:rPr>
        <w:t>txPropagationDelay</w:t>
      </w:r>
      <w:proofErr w:type="spellEnd"/>
      <w:r w:rsidRPr="002264D9">
        <w:rPr>
          <w:i/>
          <w:iCs/>
          <w:lang w:eastAsia="en-US"/>
        </w:rPr>
        <w:t xml:space="preserve"> to the TSN AF.' by 'NW-TT reports </w:t>
      </w:r>
      <w:proofErr w:type="spellStart"/>
      <w:r w:rsidRPr="002264D9">
        <w:rPr>
          <w:i/>
          <w:iCs/>
          <w:lang w:eastAsia="en-US"/>
        </w:rPr>
        <w:t>txPropagationDelay</w:t>
      </w:r>
      <w:proofErr w:type="spellEnd"/>
      <w:r w:rsidRPr="002264D9">
        <w:rPr>
          <w:i/>
          <w:iCs/>
          <w:lang w:eastAsia="en-US"/>
        </w:rPr>
        <w:t xml:space="preserve"> to the TSN AF relative to the time base of the TSN GM clock used.'</w:t>
      </w:r>
    </w:p>
    <w:p w14:paraId="69EC9AAD" w14:textId="77777777" w:rsidR="002264D9" w:rsidRPr="002264D9" w:rsidRDefault="002264D9" w:rsidP="002264D9">
      <w:pPr>
        <w:pStyle w:val="FP"/>
        <w:keepNext/>
        <w:rPr>
          <w:i/>
          <w:iCs/>
          <w:lang w:eastAsia="en-US"/>
        </w:rPr>
      </w:pPr>
      <w:r w:rsidRPr="002264D9">
        <w:rPr>
          <w:i/>
          <w:iCs/>
          <w:lang w:eastAsia="en-US"/>
        </w:rPr>
        <w:t>Clause 5.28.2:</w:t>
      </w:r>
    </w:p>
    <w:p w14:paraId="78473392" w14:textId="77777777" w:rsidR="002264D9" w:rsidRPr="002264D9" w:rsidRDefault="002264D9" w:rsidP="002264D9">
      <w:pPr>
        <w:pStyle w:val="FP"/>
        <w:keepNext/>
        <w:rPr>
          <w:i/>
          <w:iCs/>
          <w:lang w:eastAsia="en-US"/>
        </w:rPr>
      </w:pPr>
      <w:r w:rsidRPr="002264D9">
        <w:rPr>
          <w:i/>
          <w:iCs/>
          <w:lang w:eastAsia="en-US"/>
        </w:rPr>
        <w:t>Replace 'If TSN AF provides PSFP and/or scheduled traffic information to DS-TT then DS-TT maps this information from the TSN GM clock identified by the TSN time domain number received in PMIC to the 5GS clock before executing on the PSFP and scheduled traffic information.' by 'If TSN AF provides PSFP and/or scheduled traffic information to DS-TT then DS-TT executes on this information relative to the time base of the TSN GM clock (identified by the TSN time domain number received in PMIC).'</w:t>
      </w:r>
    </w:p>
    <w:p w14:paraId="17B88026" w14:textId="77777777" w:rsidR="002264D9" w:rsidRPr="002264D9" w:rsidRDefault="002264D9" w:rsidP="002264D9">
      <w:pPr>
        <w:pStyle w:val="FP"/>
        <w:keepNext/>
        <w:rPr>
          <w:i/>
          <w:iCs/>
          <w:lang w:eastAsia="en-US"/>
        </w:rPr>
      </w:pPr>
      <w:r w:rsidRPr="002264D9">
        <w:rPr>
          <w:i/>
          <w:iCs/>
          <w:lang w:eastAsia="en-US"/>
        </w:rPr>
        <w:t>Replace 'If TSN AF provides PSFP and/or scheduled traffic information to NW-TT then NW-TT maps this information from the TSN GM clock used by the CNC to the 5GS clock before executing on the PSFP and scheduled traffic information.' by 'If TSN AF provides PSFP and/or scheduled traffic information to NW-TT then NW-TT executes on this information relative to the time base of the TSN GM clock.'</w:t>
      </w:r>
    </w:p>
    <w:p w14:paraId="0667FB8F" w14:textId="77777777" w:rsidR="002264D9" w:rsidRPr="002264D9" w:rsidRDefault="002264D9" w:rsidP="002264D9">
      <w:pPr>
        <w:pStyle w:val="FP"/>
        <w:keepNext/>
        <w:rPr>
          <w:i/>
          <w:iCs/>
          <w:lang w:eastAsia="en-US"/>
        </w:rPr>
      </w:pPr>
      <w:proofErr w:type="spellStart"/>
      <w:r w:rsidRPr="002264D9">
        <w:rPr>
          <w:i/>
          <w:iCs/>
          <w:lang w:eastAsia="en-US"/>
        </w:rPr>
        <w:t>Qianghua</w:t>
      </w:r>
      <w:proofErr w:type="spellEnd"/>
      <w:r w:rsidRPr="002264D9">
        <w:rPr>
          <w:i/>
          <w:iCs/>
          <w:lang w:eastAsia="en-US"/>
        </w:rPr>
        <w:t xml:space="preserve"> (Huawei) confirms that we are OK with the proposed changes, we can confirm this at CC#2 if needed</w:t>
      </w:r>
    </w:p>
    <w:p w14:paraId="7F47FE10" w14:textId="77777777" w:rsidR="002264D9" w:rsidRPr="002264D9" w:rsidRDefault="002264D9" w:rsidP="002264D9">
      <w:pPr>
        <w:pStyle w:val="FP"/>
        <w:keepNext/>
        <w:rPr>
          <w:i/>
          <w:iCs/>
          <w:lang w:eastAsia="en-US"/>
        </w:rPr>
      </w:pPr>
      <w:r w:rsidRPr="002264D9">
        <w:rPr>
          <w:i/>
          <w:iCs/>
          <w:lang w:eastAsia="en-US"/>
        </w:rPr>
        <w:t>Shabnam (Ericsson) comments regarding if Huawei could clarify why we should not use consistent approach for DSTT and NWTT with option where NW-TT is not preconfigured? Also, for Rel-16 UMIC should be replaced by BMIC?</w:t>
      </w:r>
    </w:p>
    <w:p w14:paraId="50D5E733" w14:textId="77777777" w:rsidR="002264D9" w:rsidRPr="002264D9" w:rsidRDefault="002264D9" w:rsidP="002264D9">
      <w:pPr>
        <w:pStyle w:val="FP"/>
        <w:keepNext/>
        <w:rPr>
          <w:i/>
          <w:iCs/>
          <w:lang w:eastAsia="en-US"/>
        </w:rPr>
      </w:pPr>
      <w:proofErr w:type="spellStart"/>
      <w:r w:rsidRPr="002264D9">
        <w:rPr>
          <w:i/>
          <w:iCs/>
          <w:lang w:eastAsia="en-US"/>
        </w:rPr>
        <w:t>Qianghua</w:t>
      </w:r>
      <w:proofErr w:type="spellEnd"/>
      <w:r w:rsidRPr="002264D9">
        <w:rPr>
          <w:i/>
          <w:iCs/>
          <w:lang w:eastAsia="en-US"/>
        </w:rPr>
        <w:t xml:space="preserve"> (Huawei) replies</w:t>
      </w:r>
    </w:p>
    <w:p w14:paraId="67ECAA2A" w14:textId="77777777" w:rsidR="002264D9" w:rsidRPr="002264D9" w:rsidRDefault="002264D9" w:rsidP="002264D9">
      <w:pPr>
        <w:pStyle w:val="FP"/>
        <w:keepNext/>
        <w:rPr>
          <w:i/>
          <w:iCs/>
          <w:lang w:eastAsia="en-US"/>
        </w:rPr>
      </w:pPr>
      <w:proofErr w:type="spellStart"/>
      <w:r w:rsidRPr="002264D9">
        <w:rPr>
          <w:i/>
          <w:iCs/>
          <w:lang w:eastAsia="en-US"/>
        </w:rPr>
        <w:t>zhendong</w:t>
      </w:r>
      <w:proofErr w:type="spellEnd"/>
      <w:r w:rsidRPr="002264D9">
        <w:rPr>
          <w:i/>
          <w:iCs/>
          <w:lang w:eastAsia="en-US"/>
        </w:rPr>
        <w:t xml:space="preserve">(ZTE), provides the </w:t>
      </w:r>
      <w:proofErr w:type="spellStart"/>
      <w:r w:rsidRPr="002264D9">
        <w:rPr>
          <w:i/>
          <w:iCs/>
          <w:lang w:eastAsia="en-US"/>
        </w:rPr>
        <w:t>comemtns</w:t>
      </w:r>
      <w:proofErr w:type="spellEnd"/>
    </w:p>
    <w:p w14:paraId="73FB578A" w14:textId="77777777" w:rsidR="002264D9" w:rsidRPr="002264D9" w:rsidRDefault="002264D9" w:rsidP="002264D9">
      <w:pPr>
        <w:pStyle w:val="FP"/>
        <w:keepNext/>
        <w:rPr>
          <w:i/>
          <w:iCs/>
          <w:lang w:eastAsia="en-US"/>
        </w:rPr>
      </w:pPr>
      <w:proofErr w:type="spellStart"/>
      <w:r w:rsidRPr="002264D9">
        <w:rPr>
          <w:i/>
          <w:iCs/>
          <w:lang w:eastAsia="en-US"/>
        </w:rPr>
        <w:t>zhendong</w:t>
      </w:r>
      <w:proofErr w:type="spellEnd"/>
      <w:r w:rsidRPr="002264D9">
        <w:rPr>
          <w:i/>
          <w:iCs/>
          <w:lang w:eastAsia="en-US"/>
        </w:rPr>
        <w:t>(ZTE),confirm the answer</w:t>
      </w:r>
    </w:p>
    <w:p w14:paraId="7E3DBFAD" w14:textId="77777777" w:rsidR="002264D9" w:rsidRPr="002264D9" w:rsidRDefault="002264D9" w:rsidP="002264D9">
      <w:pPr>
        <w:pStyle w:val="FP"/>
        <w:keepNext/>
        <w:rPr>
          <w:i/>
          <w:iCs/>
          <w:lang w:eastAsia="en-US"/>
        </w:rPr>
      </w:pPr>
      <w:r w:rsidRPr="002264D9">
        <w:rPr>
          <w:i/>
          <w:iCs/>
          <w:lang w:eastAsia="en-US"/>
        </w:rPr>
        <w:t>Sebastian (Qualcomm) clarifies that in R16 version of 23.501 we also use the term UMIC</w:t>
      </w:r>
    </w:p>
    <w:p w14:paraId="74467B65" w14:textId="77777777" w:rsidR="002264D9" w:rsidRPr="002264D9" w:rsidRDefault="002264D9" w:rsidP="002264D9">
      <w:pPr>
        <w:pStyle w:val="FP"/>
        <w:keepNext/>
        <w:rPr>
          <w:i/>
          <w:iCs/>
          <w:lang w:eastAsia="en-US"/>
        </w:rPr>
      </w:pPr>
      <w:r w:rsidRPr="002264D9">
        <w:rPr>
          <w:i/>
          <w:iCs/>
          <w:lang w:eastAsia="en-US"/>
        </w:rPr>
        <w:t>Sebastian (Qualcomm) proposes to go ahead with r08 with the changes proposed earlier to close this Rel-16 FASMO issue</w:t>
      </w:r>
    </w:p>
    <w:p w14:paraId="055BADE8" w14:textId="77777777" w:rsidR="002264D9" w:rsidRPr="002264D9" w:rsidRDefault="002264D9" w:rsidP="002264D9">
      <w:pPr>
        <w:pStyle w:val="FP"/>
        <w:keepNext/>
        <w:rPr>
          <w:i/>
          <w:iCs/>
          <w:lang w:eastAsia="en-US"/>
        </w:rPr>
      </w:pPr>
      <w:r w:rsidRPr="002264D9">
        <w:rPr>
          <w:i/>
          <w:iCs/>
          <w:lang w:eastAsia="en-US"/>
        </w:rPr>
        <w:t xml:space="preserve">Sebastian (Qualcomm) also comments that we can revise the CR again for plenary to potentially add back the </w:t>
      </w:r>
      <w:proofErr w:type="spellStart"/>
      <w:r w:rsidRPr="002264D9">
        <w:rPr>
          <w:i/>
          <w:iCs/>
          <w:lang w:eastAsia="en-US"/>
        </w:rPr>
        <w:t>signaling</w:t>
      </w:r>
      <w:proofErr w:type="spellEnd"/>
      <w:r w:rsidRPr="002264D9">
        <w:rPr>
          <w:i/>
          <w:iCs/>
          <w:lang w:eastAsia="en-US"/>
        </w:rPr>
        <w:t xml:space="preserve"> of the domain number to NW-TT</w:t>
      </w:r>
    </w:p>
    <w:p w14:paraId="7C16C78B" w14:textId="77777777" w:rsidR="002264D9" w:rsidRPr="002264D9" w:rsidRDefault="002264D9" w:rsidP="002264D9">
      <w:pPr>
        <w:pStyle w:val="FP"/>
        <w:keepNext/>
        <w:rPr>
          <w:i/>
          <w:iCs/>
          <w:lang w:eastAsia="en-US"/>
        </w:rPr>
      </w:pPr>
      <w:r w:rsidRPr="002264D9">
        <w:rPr>
          <w:i/>
          <w:iCs/>
          <w:lang w:eastAsia="en-US"/>
        </w:rPr>
        <w:t>Devaki (Nokia) proposes to go with r07 (and updates to the note as needed), not accept r08.</w:t>
      </w:r>
    </w:p>
    <w:p w14:paraId="7133F999" w14:textId="77777777" w:rsidR="002264D9" w:rsidRPr="002264D9" w:rsidRDefault="002264D9" w:rsidP="002264D9">
      <w:pPr>
        <w:pStyle w:val="FP"/>
        <w:keepNext/>
        <w:rPr>
          <w:i/>
          <w:iCs/>
          <w:lang w:eastAsia="en-US"/>
        </w:rPr>
      </w:pPr>
      <w:r w:rsidRPr="002264D9">
        <w:rPr>
          <w:i/>
          <w:iCs/>
          <w:lang w:eastAsia="en-US"/>
        </w:rPr>
        <w:t>Sebastian (Qualcomm) replies to Devaki</w:t>
      </w:r>
    </w:p>
    <w:p w14:paraId="5499444D" w14:textId="77777777" w:rsidR="002264D9" w:rsidRPr="002264D9" w:rsidRDefault="002264D9" w:rsidP="002264D9">
      <w:pPr>
        <w:pStyle w:val="FP"/>
        <w:keepNext/>
        <w:rPr>
          <w:i/>
          <w:iCs/>
          <w:lang w:eastAsia="en-US"/>
        </w:rPr>
      </w:pPr>
      <w:r w:rsidRPr="002264D9">
        <w:rPr>
          <w:i/>
          <w:iCs/>
          <w:lang w:eastAsia="en-US"/>
        </w:rPr>
        <w:t>Sebastian (Qualcomm) proposes another alternative: agree r07 with the following changes:</w:t>
      </w:r>
    </w:p>
    <w:p w14:paraId="601F256D" w14:textId="77777777" w:rsidR="002264D9" w:rsidRPr="002264D9" w:rsidRDefault="002264D9" w:rsidP="002264D9">
      <w:pPr>
        <w:pStyle w:val="FP"/>
        <w:keepNext/>
        <w:rPr>
          <w:i/>
          <w:iCs/>
          <w:lang w:eastAsia="en-US"/>
        </w:rPr>
      </w:pPr>
      <w:r w:rsidRPr="002264D9">
        <w:rPr>
          <w:i/>
          <w:iCs/>
          <w:lang w:eastAsia="en-US"/>
        </w:rPr>
        <w:t>Clause 5.28.1:</w:t>
      </w:r>
    </w:p>
    <w:p w14:paraId="65249FDF" w14:textId="77777777" w:rsidR="002264D9" w:rsidRPr="002264D9" w:rsidRDefault="002264D9" w:rsidP="002264D9">
      <w:pPr>
        <w:pStyle w:val="FP"/>
        <w:keepNext/>
        <w:rPr>
          <w:i/>
          <w:iCs/>
          <w:lang w:eastAsia="en-US"/>
        </w:rPr>
      </w:pPr>
      <w:r w:rsidRPr="002264D9">
        <w:rPr>
          <w:i/>
          <w:iCs/>
          <w:lang w:eastAsia="en-US"/>
        </w:rPr>
        <w:t xml:space="preserve">Replace 'DS-TT and NW-TT map </w:t>
      </w:r>
      <w:proofErr w:type="spellStart"/>
      <w:r w:rsidRPr="002264D9">
        <w:rPr>
          <w:i/>
          <w:iCs/>
          <w:lang w:eastAsia="en-US"/>
        </w:rPr>
        <w:t>txPropagationDelay</w:t>
      </w:r>
      <w:proofErr w:type="spellEnd"/>
      <w:r w:rsidRPr="002264D9">
        <w:rPr>
          <w:i/>
          <w:iCs/>
          <w:lang w:eastAsia="en-US"/>
        </w:rPr>
        <w:t xml:space="preserve"> from 5GS clock to the TSN GM clock identified by the IEEE TSN time domain number received in PMIC before reporting </w:t>
      </w:r>
      <w:proofErr w:type="spellStart"/>
      <w:r w:rsidRPr="002264D9">
        <w:rPr>
          <w:i/>
          <w:iCs/>
          <w:lang w:eastAsia="en-US"/>
        </w:rPr>
        <w:t>txPropagationDelay</w:t>
      </w:r>
      <w:proofErr w:type="spellEnd"/>
      <w:r w:rsidRPr="002264D9">
        <w:rPr>
          <w:i/>
          <w:iCs/>
          <w:lang w:eastAsia="en-US"/>
        </w:rPr>
        <w:t xml:space="preserve"> to the TSN AF.' by 'DS-TT and NW-TT report </w:t>
      </w:r>
      <w:proofErr w:type="spellStart"/>
      <w:r w:rsidRPr="002264D9">
        <w:rPr>
          <w:i/>
          <w:iCs/>
          <w:lang w:eastAsia="en-US"/>
        </w:rPr>
        <w:lastRenderedPageBreak/>
        <w:t>txPropagationDelay</w:t>
      </w:r>
      <w:proofErr w:type="spellEnd"/>
      <w:r w:rsidRPr="002264D9">
        <w:rPr>
          <w:i/>
          <w:iCs/>
          <w:lang w:eastAsia="en-US"/>
        </w:rPr>
        <w:t xml:space="preserve"> to the TSN AF relative to the time base of the TSN GM clock (identified by the TSN time domain number received in PMIC).''</w:t>
      </w:r>
    </w:p>
    <w:p w14:paraId="6FA7CBCD" w14:textId="77777777" w:rsidR="002264D9" w:rsidRPr="002264D9" w:rsidRDefault="002264D9" w:rsidP="002264D9">
      <w:pPr>
        <w:pStyle w:val="FP"/>
        <w:keepNext/>
        <w:rPr>
          <w:i/>
          <w:iCs/>
          <w:lang w:eastAsia="en-US"/>
        </w:rPr>
      </w:pPr>
      <w:r w:rsidRPr="002264D9">
        <w:rPr>
          <w:i/>
          <w:iCs/>
          <w:lang w:eastAsia="en-US"/>
        </w:rPr>
        <w:t>Clause 5.28.2:</w:t>
      </w:r>
    </w:p>
    <w:p w14:paraId="5CD22E32" w14:textId="77777777" w:rsidR="002264D9" w:rsidRPr="002264D9" w:rsidRDefault="002264D9" w:rsidP="002264D9">
      <w:pPr>
        <w:pStyle w:val="FP"/>
        <w:keepNext/>
        <w:rPr>
          <w:i/>
          <w:iCs/>
          <w:lang w:eastAsia="en-US"/>
        </w:rPr>
      </w:pPr>
      <w:r w:rsidRPr="002264D9">
        <w:rPr>
          <w:i/>
          <w:iCs/>
          <w:lang w:eastAsia="en-US"/>
        </w:rPr>
        <w:t>Replace 'If TSN AF provides PSFP and/or scheduled traffic information to DS-TT or NW-TT, then DS-TT or NW-TT map this information from the TSN GM clock (identified by the TSN time domain number received in PMIC) to the 5GS clock before executing on the PSFP and scheduled traffic information.' by 'If TSN AF provides PSFP and/or scheduled traffic information to DS-TT and NW-TT then DS-TT and NW-TT execute on this information relative to the time base of the TSN GM clock (identified by the TSN time domain number received in PMIC).'</w:t>
      </w:r>
    </w:p>
    <w:p w14:paraId="5A7394DF" w14:textId="77777777" w:rsidR="002264D9" w:rsidRPr="002264D9" w:rsidRDefault="002264D9" w:rsidP="002264D9">
      <w:pPr>
        <w:pStyle w:val="FP"/>
        <w:keepNext/>
        <w:rPr>
          <w:i/>
          <w:iCs/>
          <w:lang w:eastAsia="en-US"/>
        </w:rPr>
      </w:pPr>
      <w:r w:rsidRPr="002264D9">
        <w:rPr>
          <w:i/>
          <w:iCs/>
          <w:lang w:eastAsia="en-US"/>
        </w:rPr>
        <w:t xml:space="preserve">Shabnam (Ericsson) comments on what the Note 3 Huawei refers to means from our understanding and proposes we go without </w:t>
      </w:r>
      <w:proofErr w:type="spellStart"/>
      <w:r w:rsidRPr="002264D9">
        <w:rPr>
          <w:i/>
          <w:iCs/>
          <w:lang w:eastAsia="en-US"/>
        </w:rPr>
        <w:t>preconfiguration</w:t>
      </w:r>
      <w:proofErr w:type="spellEnd"/>
      <w:r w:rsidRPr="002264D9">
        <w:rPr>
          <w:i/>
          <w:iCs/>
          <w:lang w:eastAsia="en-US"/>
        </w:rPr>
        <w:t xml:space="preserve"> option in NWTT.</w:t>
      </w:r>
    </w:p>
    <w:p w14:paraId="2102C33F" w14:textId="77777777" w:rsidR="002264D9" w:rsidRPr="002264D9" w:rsidRDefault="002264D9" w:rsidP="002264D9">
      <w:pPr>
        <w:pStyle w:val="FP"/>
        <w:keepNext/>
        <w:rPr>
          <w:i/>
          <w:iCs/>
          <w:lang w:eastAsia="en-US"/>
        </w:rPr>
      </w:pPr>
      <w:r w:rsidRPr="002264D9">
        <w:rPr>
          <w:i/>
          <w:iCs/>
          <w:lang w:eastAsia="en-US"/>
        </w:rPr>
        <w:t>Sang-Jun (Samsung) prefers r07 based way forward.</w:t>
      </w:r>
    </w:p>
    <w:p w14:paraId="450A2F58" w14:textId="29028E66" w:rsidR="002264D9" w:rsidRDefault="002264D9" w:rsidP="002264D9">
      <w:pPr>
        <w:pStyle w:val="FP"/>
        <w:keepNext/>
        <w:rPr>
          <w:i/>
          <w:iCs/>
          <w:lang w:eastAsia="en-US"/>
        </w:rPr>
      </w:pPr>
      <w:r w:rsidRPr="002264D9">
        <w:rPr>
          <w:i/>
          <w:iCs/>
          <w:lang w:eastAsia="en-US"/>
        </w:rPr>
        <w:t>==== 4.X, 5.X, 6.X, 7.X Final Deadline ====</w:t>
      </w:r>
    </w:p>
    <w:p w14:paraId="621DB166" w14:textId="77777777" w:rsidR="002264D9" w:rsidRPr="002264D9" w:rsidRDefault="002264D9" w:rsidP="002264D9">
      <w:pPr>
        <w:pStyle w:val="FP"/>
        <w:keepNext/>
        <w:rPr>
          <w:i/>
          <w:iCs/>
          <w:lang w:eastAsia="en-US"/>
        </w:rPr>
      </w:pPr>
    </w:p>
    <w:p w14:paraId="32C70CD9" w14:textId="77777777" w:rsidR="002264D9" w:rsidRPr="002264D9" w:rsidRDefault="002264D9" w:rsidP="002264D9">
      <w:pPr>
        <w:keepNext/>
        <w:rPr>
          <w:b/>
          <w:bCs/>
          <w:lang w:eastAsia="en-US"/>
        </w:rPr>
      </w:pPr>
      <w:r w:rsidRPr="002264D9">
        <w:rPr>
          <w:b/>
          <w:bCs/>
          <w:lang w:eastAsia="en-US"/>
        </w:rPr>
        <w:t>Discussion and conclusion:</w:t>
      </w:r>
    </w:p>
    <w:p w14:paraId="1944BE6C" w14:textId="559FA949" w:rsidR="002264D9" w:rsidRDefault="00901C13" w:rsidP="002264D9">
      <w:pPr>
        <w:rPr>
          <w:lang w:eastAsia="en-US"/>
        </w:rPr>
      </w:pPr>
      <w:r w:rsidRPr="002264D9">
        <w:rPr>
          <w:color w:val="0000FF"/>
          <w:lang w:eastAsia="en-US"/>
        </w:rPr>
        <w:t>S2-2106370</w:t>
      </w:r>
      <w:r>
        <w:rPr>
          <w:color w:val="0000FF"/>
          <w:lang w:eastAsia="en-US"/>
        </w:rPr>
        <w:t>r07</w:t>
      </w:r>
      <w:r>
        <w:t xml:space="preserve">. Qualcomm suggested some changes to r07. This was agreed and </w:t>
      </w:r>
      <w:r w:rsidRPr="002264D9">
        <w:rPr>
          <w:color w:val="0000FF"/>
          <w:lang w:eastAsia="en-US"/>
        </w:rPr>
        <w:t>S2-2106370</w:t>
      </w:r>
      <w:r>
        <w:rPr>
          <w:color w:val="0000FF"/>
          <w:lang w:eastAsia="en-US"/>
        </w:rPr>
        <w:t>r07</w:t>
      </w:r>
      <w:r>
        <w:t xml:space="preserve"> with changes was agreed</w:t>
      </w:r>
      <w:r>
        <w:rPr>
          <w:lang w:eastAsia="en-US"/>
        </w:rPr>
        <w:t xml:space="preserve"> and was revised</w:t>
      </w:r>
      <w:r>
        <w:t xml:space="preserve"> </w:t>
      </w:r>
      <w:r>
        <w:rPr>
          <w:lang w:eastAsia="en-US"/>
        </w:rPr>
        <w:t xml:space="preserve">into </w:t>
      </w:r>
      <w:r w:rsidRPr="00901C13">
        <w:rPr>
          <w:color w:val="0000FF"/>
          <w:lang w:eastAsia="en-US"/>
        </w:rPr>
        <w:t>S2-210668</w:t>
      </w:r>
      <w:r>
        <w:rPr>
          <w:color w:val="0000FF"/>
          <w:lang w:eastAsia="en-US"/>
        </w:rPr>
        <w:t>9</w:t>
      </w:r>
      <w:r>
        <w:rPr>
          <w:lang w:eastAsia="en-US"/>
        </w:rPr>
        <w:t xml:space="preserve">, which was </w:t>
      </w:r>
      <w:r w:rsidRPr="00901C13">
        <w:rPr>
          <w:color w:val="FF0000"/>
          <w:lang w:eastAsia="en-US"/>
        </w:rPr>
        <w:t>approved</w:t>
      </w:r>
      <w:r>
        <w:rPr>
          <w:lang w:eastAsia="en-US"/>
        </w:rPr>
        <w:t>.</w:t>
      </w:r>
    </w:p>
    <w:p w14:paraId="692E3F9E" w14:textId="77777777" w:rsidR="002826F3" w:rsidRPr="00901C13" w:rsidRDefault="002826F3" w:rsidP="002264D9"/>
    <w:p w14:paraId="1EC3C74A" w14:textId="5FD52D28" w:rsidR="00901C13" w:rsidRDefault="00901C13" w:rsidP="00901C13">
      <w:pPr>
        <w:keepNext/>
        <w:pBdr>
          <w:top w:val="single" w:sz="4" w:space="1" w:color="auto"/>
        </w:pBdr>
        <w:rPr>
          <w:lang w:eastAsia="en-US"/>
        </w:rPr>
      </w:pPr>
      <w:r w:rsidRPr="002264D9">
        <w:rPr>
          <w:color w:val="0000FF"/>
          <w:lang w:eastAsia="en-US"/>
        </w:rPr>
        <w:t>S2-210637</w:t>
      </w:r>
      <w:r>
        <w:rPr>
          <w:color w:val="0000FF"/>
          <w:lang w:eastAsia="en-US"/>
        </w:rPr>
        <w:t>2</w:t>
      </w:r>
      <w:r>
        <w:rPr>
          <w:lang w:eastAsia="en-US"/>
        </w:rPr>
        <w:t xml:space="preserve"> (CR) 23.501 CRXXXX3: Mapping scheduled traffic information, PSFP information and propagation delays between TSN GM clock and 5GS clock (Source: Qualcomm)</w:t>
      </w:r>
    </w:p>
    <w:p w14:paraId="701BC573" w14:textId="77777777" w:rsidR="00901C13" w:rsidRPr="002264D9" w:rsidRDefault="00901C13" w:rsidP="00901C13">
      <w:pPr>
        <w:keepNext/>
        <w:rPr>
          <w:b/>
          <w:bCs/>
          <w:lang w:eastAsia="en-US"/>
        </w:rPr>
      </w:pPr>
      <w:r w:rsidRPr="002264D9">
        <w:rPr>
          <w:b/>
          <w:bCs/>
          <w:lang w:eastAsia="en-US"/>
        </w:rPr>
        <w:t>Discussion and conclusion:</w:t>
      </w:r>
    </w:p>
    <w:p w14:paraId="758DA247" w14:textId="116D8181" w:rsidR="00901C13" w:rsidRDefault="00901C13" w:rsidP="00901C13">
      <w:pPr>
        <w:rPr>
          <w:lang w:eastAsia="en-US"/>
        </w:rPr>
      </w:pPr>
      <w:r>
        <w:t xml:space="preserve">Mirror CR: </w:t>
      </w:r>
      <w:r w:rsidRPr="002264D9">
        <w:rPr>
          <w:color w:val="0000FF"/>
          <w:lang w:eastAsia="en-US"/>
        </w:rPr>
        <w:t>S2-2106370</w:t>
      </w:r>
      <w:r>
        <w:rPr>
          <w:color w:val="0000FF"/>
          <w:lang w:eastAsia="en-US"/>
        </w:rPr>
        <w:t xml:space="preserve"> </w:t>
      </w:r>
      <w:r>
        <w:t xml:space="preserve">with the changes made for </w:t>
      </w:r>
      <w:r w:rsidRPr="00901C13">
        <w:rPr>
          <w:color w:val="0000FF"/>
          <w:lang w:eastAsia="en-US"/>
        </w:rPr>
        <w:t>S2-210668</w:t>
      </w:r>
      <w:r>
        <w:rPr>
          <w:color w:val="0000FF"/>
          <w:lang w:eastAsia="en-US"/>
        </w:rPr>
        <w:t xml:space="preserve">9 </w:t>
      </w:r>
      <w:r>
        <w:t>was agreed</w:t>
      </w:r>
      <w:r w:rsidRPr="00901C13">
        <w:rPr>
          <w:lang w:eastAsia="en-US"/>
        </w:rPr>
        <w:t xml:space="preserve"> </w:t>
      </w:r>
      <w:r>
        <w:rPr>
          <w:lang w:eastAsia="en-US"/>
        </w:rPr>
        <w:t>and was revised</w:t>
      </w:r>
      <w:r>
        <w:t xml:space="preserve"> </w:t>
      </w:r>
      <w:r>
        <w:rPr>
          <w:lang w:eastAsia="en-US"/>
        </w:rPr>
        <w:t xml:space="preserve">into </w:t>
      </w:r>
      <w:r w:rsidRPr="00901C13">
        <w:rPr>
          <w:color w:val="0000FF"/>
          <w:lang w:eastAsia="en-US"/>
        </w:rPr>
        <w:t>S2-21066</w:t>
      </w:r>
      <w:r>
        <w:rPr>
          <w:color w:val="0000FF"/>
          <w:lang w:eastAsia="en-US"/>
        </w:rPr>
        <w:t>90</w:t>
      </w:r>
      <w:r>
        <w:rPr>
          <w:lang w:eastAsia="en-US"/>
        </w:rPr>
        <w:t xml:space="preserve">, which was </w:t>
      </w:r>
      <w:r w:rsidRPr="00901C13">
        <w:rPr>
          <w:color w:val="FF0000"/>
          <w:lang w:eastAsia="en-US"/>
        </w:rPr>
        <w:t>approved</w:t>
      </w:r>
      <w:r>
        <w:rPr>
          <w:lang w:eastAsia="en-US"/>
        </w:rPr>
        <w:t>.</w:t>
      </w:r>
    </w:p>
    <w:p w14:paraId="2E3143C0" w14:textId="77777777" w:rsidR="00901C13" w:rsidRPr="00901C13" w:rsidRDefault="00901C13" w:rsidP="00901C13"/>
    <w:p w14:paraId="1C772001" w14:textId="7D49E3B0" w:rsidR="002264D9" w:rsidRDefault="002264D9" w:rsidP="002264D9">
      <w:pPr>
        <w:keepNext/>
        <w:pBdr>
          <w:top w:val="single" w:sz="4" w:space="1" w:color="auto"/>
        </w:pBdr>
        <w:rPr>
          <w:lang w:eastAsia="en-US"/>
        </w:rPr>
      </w:pPr>
      <w:r w:rsidRPr="002264D9">
        <w:rPr>
          <w:color w:val="0000FF"/>
          <w:lang w:eastAsia="en-US"/>
        </w:rPr>
        <w:t>S2-2105559</w:t>
      </w:r>
      <w:r>
        <w:rPr>
          <w:lang w:eastAsia="en-US"/>
        </w:rPr>
        <w:t xml:space="preserve"> (CR) 23.502 CR2934: NRF service operations (Source: Nokia, Nokia </w:t>
      </w:r>
      <w:proofErr w:type="spellStart"/>
      <w:r>
        <w:rPr>
          <w:lang w:eastAsia="en-US"/>
        </w:rPr>
        <w:t>Shangai</w:t>
      </w:r>
      <w:proofErr w:type="spellEnd"/>
      <w:r>
        <w:rPr>
          <w:lang w:eastAsia="en-US"/>
        </w:rPr>
        <w:t xml:space="preserve"> Bell)</w:t>
      </w:r>
    </w:p>
    <w:p w14:paraId="07CACA04" w14:textId="77777777" w:rsidR="002264D9" w:rsidRPr="002264D9" w:rsidRDefault="002264D9" w:rsidP="002264D9">
      <w:pPr>
        <w:pStyle w:val="FP"/>
        <w:keepNext/>
        <w:rPr>
          <w:b/>
          <w:bCs/>
          <w:i/>
          <w:iCs/>
          <w:lang w:eastAsia="en-US"/>
        </w:rPr>
      </w:pPr>
      <w:r w:rsidRPr="002264D9">
        <w:rPr>
          <w:b/>
          <w:bCs/>
          <w:i/>
          <w:iCs/>
          <w:lang w:eastAsia="en-US"/>
        </w:rPr>
        <w:t>e-mail comments:</w:t>
      </w:r>
    </w:p>
    <w:p w14:paraId="74936786" w14:textId="77777777" w:rsidR="002264D9" w:rsidRPr="002264D9" w:rsidRDefault="002264D9" w:rsidP="002264D9">
      <w:pPr>
        <w:pStyle w:val="FP"/>
        <w:keepNext/>
        <w:rPr>
          <w:i/>
          <w:iCs/>
          <w:lang w:eastAsia="en-US"/>
        </w:rPr>
      </w:pPr>
      <w:r w:rsidRPr="002264D9">
        <w:rPr>
          <w:i/>
          <w:iCs/>
          <w:lang w:eastAsia="en-US"/>
        </w:rPr>
        <w:t>Peter (Ericsson) provides comments and r01</w:t>
      </w:r>
    </w:p>
    <w:p w14:paraId="0380BD23" w14:textId="77777777" w:rsidR="002264D9" w:rsidRPr="002264D9" w:rsidRDefault="002264D9" w:rsidP="002264D9">
      <w:pPr>
        <w:pStyle w:val="FP"/>
        <w:keepNext/>
        <w:rPr>
          <w:i/>
          <w:iCs/>
          <w:lang w:eastAsia="en-US"/>
        </w:rPr>
      </w:pPr>
      <w:r w:rsidRPr="002264D9">
        <w:rPr>
          <w:i/>
          <w:iCs/>
          <w:lang w:eastAsia="en-US"/>
        </w:rPr>
        <w:t>Patrice (Huawei) remembers that this proposal has been discussed a few times already, and still being incorrect for Rel-16, respectfully objects to the CR and all its revisions.</w:t>
      </w:r>
    </w:p>
    <w:p w14:paraId="66315A5B" w14:textId="77777777" w:rsidR="002264D9" w:rsidRPr="002264D9" w:rsidRDefault="002264D9" w:rsidP="002264D9">
      <w:pPr>
        <w:pStyle w:val="FP"/>
        <w:keepNext/>
        <w:rPr>
          <w:i/>
          <w:iCs/>
          <w:lang w:eastAsia="en-US"/>
        </w:rPr>
      </w:pPr>
      <w:r w:rsidRPr="002264D9">
        <w:rPr>
          <w:i/>
          <w:iCs/>
          <w:lang w:eastAsia="en-US"/>
        </w:rPr>
        <w:t>Devaki (Nokia) replies to Huawei/Patrice.</w:t>
      </w:r>
    </w:p>
    <w:p w14:paraId="352B766F" w14:textId="77777777" w:rsidR="002264D9" w:rsidRPr="002264D9" w:rsidRDefault="002264D9" w:rsidP="002264D9">
      <w:pPr>
        <w:pStyle w:val="FP"/>
        <w:keepNext/>
        <w:rPr>
          <w:i/>
          <w:iCs/>
          <w:lang w:eastAsia="en-US"/>
        </w:rPr>
      </w:pPr>
      <w:r w:rsidRPr="002264D9">
        <w:rPr>
          <w:i/>
          <w:iCs/>
          <w:lang w:eastAsia="en-US"/>
        </w:rPr>
        <w:t>Patrice (Huawei) is puzzled by the comments.</w:t>
      </w:r>
    </w:p>
    <w:p w14:paraId="329D23E2" w14:textId="77777777" w:rsidR="002264D9" w:rsidRPr="002264D9" w:rsidRDefault="002264D9" w:rsidP="002264D9">
      <w:pPr>
        <w:pStyle w:val="FP"/>
        <w:keepNext/>
        <w:rPr>
          <w:i/>
          <w:iCs/>
          <w:lang w:eastAsia="en-US"/>
        </w:rPr>
      </w:pPr>
      <w:r w:rsidRPr="002264D9">
        <w:rPr>
          <w:i/>
          <w:iCs/>
          <w:lang w:eastAsia="en-US"/>
        </w:rPr>
        <w:t>Devaki (Nokia) comments.</w:t>
      </w:r>
    </w:p>
    <w:p w14:paraId="50B78735" w14:textId="77777777" w:rsidR="002264D9" w:rsidRPr="002264D9" w:rsidRDefault="002264D9" w:rsidP="002264D9">
      <w:pPr>
        <w:pStyle w:val="FP"/>
        <w:keepNext/>
        <w:rPr>
          <w:i/>
          <w:iCs/>
          <w:lang w:eastAsia="en-US"/>
        </w:rPr>
      </w:pPr>
      <w:r w:rsidRPr="002264D9">
        <w:rPr>
          <w:i/>
          <w:iCs/>
          <w:lang w:eastAsia="en-US"/>
        </w:rPr>
        <w:t>Devaki (Nokia) comments and provides r02.</w:t>
      </w:r>
    </w:p>
    <w:p w14:paraId="23415D54" w14:textId="77777777" w:rsidR="002264D9" w:rsidRPr="002264D9" w:rsidRDefault="002264D9" w:rsidP="002264D9">
      <w:pPr>
        <w:pStyle w:val="FP"/>
        <w:keepNext/>
        <w:rPr>
          <w:i/>
          <w:iCs/>
          <w:lang w:eastAsia="en-US"/>
        </w:rPr>
      </w:pPr>
      <w:r w:rsidRPr="002264D9">
        <w:rPr>
          <w:i/>
          <w:iCs/>
          <w:lang w:eastAsia="en-US"/>
        </w:rPr>
        <w:t>Patrice (Huawei) confirms that r02 is not agreeable either. A conclusion from this discussion is maybe that an LS to CT4 should be sent to request them to not depart from stage 2 system-level design.</w:t>
      </w:r>
    </w:p>
    <w:p w14:paraId="2B48E62B" w14:textId="77777777" w:rsidR="002264D9" w:rsidRPr="002264D9" w:rsidRDefault="002264D9" w:rsidP="002264D9">
      <w:pPr>
        <w:pStyle w:val="FP"/>
        <w:keepNext/>
        <w:rPr>
          <w:i/>
          <w:iCs/>
          <w:lang w:eastAsia="en-US"/>
        </w:rPr>
      </w:pPr>
      <w:r w:rsidRPr="002264D9">
        <w:rPr>
          <w:i/>
          <w:iCs/>
          <w:lang w:eastAsia="en-US"/>
        </w:rPr>
        <w:t>Devaki (Nokia) replies and proposes to discuss this in CC#2.</w:t>
      </w:r>
    </w:p>
    <w:p w14:paraId="350B6406" w14:textId="77777777" w:rsidR="002264D9" w:rsidRPr="002264D9" w:rsidRDefault="002264D9" w:rsidP="002264D9">
      <w:pPr>
        <w:pStyle w:val="FP"/>
        <w:keepNext/>
        <w:rPr>
          <w:i/>
          <w:iCs/>
          <w:lang w:eastAsia="en-US"/>
        </w:rPr>
      </w:pPr>
      <w:r w:rsidRPr="002264D9">
        <w:rPr>
          <w:i/>
          <w:iCs/>
          <w:lang w:eastAsia="en-US"/>
        </w:rPr>
        <w:t>Patrice (Huawei) wonders if each CR which does not find consensus should be discussed in CC#2.</w:t>
      </w:r>
    </w:p>
    <w:p w14:paraId="413818B5" w14:textId="77777777" w:rsidR="002264D9" w:rsidRPr="002264D9" w:rsidRDefault="002264D9" w:rsidP="002264D9">
      <w:pPr>
        <w:pStyle w:val="FP"/>
        <w:keepNext/>
        <w:rPr>
          <w:i/>
          <w:iCs/>
          <w:lang w:eastAsia="en-US"/>
        </w:rPr>
      </w:pPr>
      <w:r w:rsidRPr="002264D9">
        <w:rPr>
          <w:i/>
          <w:iCs/>
          <w:lang w:eastAsia="en-US"/>
        </w:rPr>
        <w:t>Devaki (Nokia) comments that this is a frozen release, inconsistent stage 2/3 can mislead implementations resulting in IOT issues thus a FASMO issue to be considered in CC#2.</w:t>
      </w:r>
    </w:p>
    <w:p w14:paraId="6D341378" w14:textId="77777777" w:rsidR="002264D9" w:rsidRPr="002264D9" w:rsidRDefault="002264D9" w:rsidP="002264D9">
      <w:pPr>
        <w:pStyle w:val="FP"/>
        <w:keepNext/>
        <w:rPr>
          <w:i/>
          <w:iCs/>
          <w:lang w:eastAsia="en-US"/>
        </w:rPr>
      </w:pPr>
      <w:r w:rsidRPr="002264D9">
        <w:rPr>
          <w:i/>
          <w:iCs/>
          <w:lang w:eastAsia="en-US"/>
        </w:rPr>
        <w:t>Peter Hedman (Ericsson) provides comments</w:t>
      </w:r>
    </w:p>
    <w:p w14:paraId="1706EB2D" w14:textId="282B87CC" w:rsidR="002264D9" w:rsidRDefault="002264D9" w:rsidP="002264D9">
      <w:pPr>
        <w:pStyle w:val="FP"/>
        <w:keepNext/>
        <w:rPr>
          <w:i/>
          <w:iCs/>
          <w:lang w:eastAsia="en-US"/>
        </w:rPr>
      </w:pPr>
      <w:r w:rsidRPr="002264D9">
        <w:rPr>
          <w:i/>
          <w:iCs/>
          <w:lang w:eastAsia="en-US"/>
        </w:rPr>
        <w:t>==== 4.X, 5.X, 6.X, 7.X Final Deadline ====</w:t>
      </w:r>
    </w:p>
    <w:p w14:paraId="29056C9C" w14:textId="77777777" w:rsidR="002264D9" w:rsidRPr="002264D9" w:rsidRDefault="002264D9" w:rsidP="002264D9">
      <w:pPr>
        <w:pStyle w:val="FP"/>
        <w:keepNext/>
        <w:rPr>
          <w:i/>
          <w:iCs/>
          <w:lang w:eastAsia="en-US"/>
        </w:rPr>
      </w:pPr>
    </w:p>
    <w:p w14:paraId="7F78D970" w14:textId="77777777" w:rsidR="002264D9" w:rsidRPr="002264D9" w:rsidRDefault="002264D9" w:rsidP="002264D9">
      <w:pPr>
        <w:keepNext/>
        <w:rPr>
          <w:b/>
          <w:bCs/>
          <w:lang w:eastAsia="en-US"/>
        </w:rPr>
      </w:pPr>
      <w:r w:rsidRPr="002264D9">
        <w:rPr>
          <w:b/>
          <w:bCs/>
          <w:lang w:eastAsia="en-US"/>
        </w:rPr>
        <w:t>Discussion and conclusion:</w:t>
      </w:r>
    </w:p>
    <w:p w14:paraId="5A3A9173" w14:textId="745AD881" w:rsidR="002264D9" w:rsidRDefault="00901C13" w:rsidP="002264D9">
      <w:r>
        <w:rPr>
          <w:lang w:eastAsia="en-US"/>
        </w:rPr>
        <w:t xml:space="preserve">Nokia commented that no consensus could be reached on this. This should be further discussed if it can be shown to be a FASMO issue. Ericsson commented that alignment is also a reason for making corrections to frozen specifications. The SA WG2 Chair replied that the production of a 'mega-CR' to add editorial and alignment aspects can be considered and discussed off-line. Huawei suggested that an LS could be sent to CT WG4 asking them to remove the parameter added in Rel-16. </w:t>
      </w:r>
      <w:r w:rsidRPr="002264D9">
        <w:rPr>
          <w:color w:val="0000FF"/>
          <w:lang w:eastAsia="en-US"/>
        </w:rPr>
        <w:t>S2-2105559</w:t>
      </w:r>
      <w:r>
        <w:rPr>
          <w:color w:val="0000FF"/>
          <w:lang w:eastAsia="en-US"/>
        </w:rPr>
        <w:t xml:space="preserve"> </w:t>
      </w:r>
      <w:r>
        <w:t xml:space="preserve">was then </w:t>
      </w:r>
      <w:r w:rsidRPr="00C3284B">
        <w:rPr>
          <w:color w:val="0000FF"/>
        </w:rPr>
        <w:t>noted</w:t>
      </w:r>
      <w:r>
        <w:t>.</w:t>
      </w:r>
    </w:p>
    <w:p w14:paraId="5C30C26D" w14:textId="77777777" w:rsidR="002826F3" w:rsidRPr="00901C13" w:rsidRDefault="002826F3" w:rsidP="002264D9"/>
    <w:p w14:paraId="6CE2B441" w14:textId="13EADB0C" w:rsidR="002264D9" w:rsidRDefault="002264D9" w:rsidP="002264D9">
      <w:pPr>
        <w:keepNext/>
        <w:pBdr>
          <w:top w:val="single" w:sz="4" w:space="1" w:color="auto"/>
        </w:pBdr>
        <w:rPr>
          <w:lang w:eastAsia="en-US"/>
        </w:rPr>
      </w:pPr>
      <w:r w:rsidRPr="002264D9">
        <w:rPr>
          <w:color w:val="0000FF"/>
          <w:lang w:eastAsia="en-US"/>
        </w:rPr>
        <w:t>S2-2106282</w:t>
      </w:r>
      <w:r>
        <w:rPr>
          <w:lang w:eastAsia="en-US"/>
        </w:rPr>
        <w:t xml:space="preserve"> (CR) 23.501 CR3190: No empty allowed NSSAI at REGISTRATION ACCEPT (Source: MediaTek Inc.)</w:t>
      </w:r>
    </w:p>
    <w:p w14:paraId="6CD2D277" w14:textId="77777777" w:rsidR="002264D9" w:rsidRPr="002264D9" w:rsidRDefault="002264D9" w:rsidP="002264D9">
      <w:pPr>
        <w:pStyle w:val="FP"/>
        <w:keepNext/>
        <w:rPr>
          <w:b/>
          <w:bCs/>
          <w:i/>
          <w:iCs/>
          <w:lang w:eastAsia="en-US"/>
        </w:rPr>
      </w:pPr>
      <w:r w:rsidRPr="002264D9">
        <w:rPr>
          <w:b/>
          <w:bCs/>
          <w:i/>
          <w:iCs/>
          <w:lang w:eastAsia="en-US"/>
        </w:rPr>
        <w:t>e-mail comments:</w:t>
      </w:r>
    </w:p>
    <w:p w14:paraId="4D68B81B" w14:textId="77777777" w:rsidR="002264D9" w:rsidRPr="002264D9" w:rsidRDefault="002264D9" w:rsidP="002264D9">
      <w:pPr>
        <w:pStyle w:val="FP"/>
        <w:keepNext/>
        <w:rPr>
          <w:i/>
          <w:iCs/>
          <w:lang w:eastAsia="en-US"/>
        </w:rPr>
      </w:pPr>
      <w:r w:rsidRPr="002264D9">
        <w:rPr>
          <w:i/>
          <w:iCs/>
          <w:lang w:eastAsia="en-US"/>
        </w:rPr>
        <w:t>Ashok (Samsung) is OK with the proposal but seeks clarification about the WI code</w:t>
      </w:r>
    </w:p>
    <w:p w14:paraId="518558E8" w14:textId="77777777" w:rsidR="002264D9" w:rsidRPr="002264D9" w:rsidRDefault="002264D9" w:rsidP="002264D9">
      <w:pPr>
        <w:pStyle w:val="FP"/>
        <w:keepNext/>
        <w:rPr>
          <w:i/>
          <w:iCs/>
          <w:lang w:eastAsia="en-US"/>
        </w:rPr>
      </w:pPr>
      <w:proofErr w:type="spellStart"/>
      <w:r w:rsidRPr="002264D9">
        <w:rPr>
          <w:i/>
          <w:iCs/>
          <w:lang w:eastAsia="en-US"/>
        </w:rPr>
        <w:t>Jinguo</w:t>
      </w:r>
      <w:proofErr w:type="spellEnd"/>
      <w:r w:rsidRPr="002264D9">
        <w:rPr>
          <w:i/>
          <w:iCs/>
          <w:lang w:eastAsia="en-US"/>
        </w:rPr>
        <w:t>(ZTE) correct the AI#</w:t>
      </w:r>
    </w:p>
    <w:p w14:paraId="2A08A317" w14:textId="77777777" w:rsidR="002264D9" w:rsidRPr="002264D9" w:rsidRDefault="002264D9" w:rsidP="002264D9">
      <w:pPr>
        <w:pStyle w:val="FP"/>
        <w:keepNext/>
        <w:rPr>
          <w:i/>
          <w:iCs/>
          <w:lang w:eastAsia="en-US"/>
        </w:rPr>
      </w:pPr>
      <w:r w:rsidRPr="002264D9">
        <w:rPr>
          <w:i/>
          <w:iCs/>
          <w:lang w:eastAsia="en-US"/>
        </w:rPr>
        <w:t>Guillaume (MediaTek) replies</w:t>
      </w:r>
    </w:p>
    <w:p w14:paraId="54989E30" w14:textId="77777777" w:rsidR="002264D9" w:rsidRPr="002264D9" w:rsidRDefault="002264D9" w:rsidP="002264D9">
      <w:pPr>
        <w:pStyle w:val="FP"/>
        <w:keepNext/>
        <w:rPr>
          <w:i/>
          <w:iCs/>
          <w:lang w:eastAsia="en-US"/>
        </w:rPr>
      </w:pPr>
      <w:r w:rsidRPr="002264D9">
        <w:rPr>
          <w:i/>
          <w:iCs/>
          <w:lang w:eastAsia="en-US"/>
        </w:rPr>
        <w:t>Guillaume (MediaTek) provides r01 and Rel-16 version</w:t>
      </w:r>
    </w:p>
    <w:p w14:paraId="0262D94A" w14:textId="50246BCC" w:rsidR="002264D9" w:rsidRDefault="002264D9" w:rsidP="002264D9">
      <w:pPr>
        <w:pStyle w:val="FP"/>
        <w:keepNext/>
        <w:rPr>
          <w:i/>
          <w:iCs/>
          <w:lang w:eastAsia="en-US"/>
        </w:rPr>
      </w:pPr>
      <w:r w:rsidRPr="002264D9">
        <w:rPr>
          <w:i/>
          <w:iCs/>
          <w:lang w:eastAsia="en-US"/>
        </w:rPr>
        <w:t>==== 4.X, 5.X, 6.X, 7.X Final Deadline ====</w:t>
      </w:r>
    </w:p>
    <w:p w14:paraId="204843C2" w14:textId="77777777" w:rsidR="002264D9" w:rsidRPr="002264D9" w:rsidRDefault="002264D9" w:rsidP="002264D9">
      <w:pPr>
        <w:pStyle w:val="FP"/>
        <w:keepNext/>
        <w:rPr>
          <w:i/>
          <w:iCs/>
          <w:lang w:eastAsia="en-US"/>
        </w:rPr>
      </w:pPr>
    </w:p>
    <w:p w14:paraId="25369ACA" w14:textId="77777777" w:rsidR="002264D9" w:rsidRPr="002264D9" w:rsidRDefault="002264D9" w:rsidP="002264D9">
      <w:pPr>
        <w:keepNext/>
        <w:rPr>
          <w:b/>
          <w:bCs/>
          <w:lang w:eastAsia="en-US"/>
        </w:rPr>
      </w:pPr>
      <w:r w:rsidRPr="002264D9">
        <w:rPr>
          <w:b/>
          <w:bCs/>
          <w:lang w:eastAsia="en-US"/>
        </w:rPr>
        <w:t>Discussion and conclusion:</w:t>
      </w:r>
    </w:p>
    <w:p w14:paraId="3ADD05FC" w14:textId="14B54694" w:rsidR="002264D9" w:rsidRDefault="00901C13" w:rsidP="002264D9">
      <w:pPr>
        <w:rPr>
          <w:lang w:eastAsia="en-US"/>
        </w:rPr>
      </w:pPr>
      <w:r>
        <w:rPr>
          <w:lang w:eastAsia="en-US"/>
        </w:rPr>
        <w:t xml:space="preserve">MediaTek commented that a new document was needed for the Rel-16 base CR. </w:t>
      </w:r>
      <w:r w:rsidRPr="002264D9">
        <w:rPr>
          <w:color w:val="0000FF"/>
          <w:lang w:eastAsia="en-US"/>
        </w:rPr>
        <w:t>S2-2106282</w:t>
      </w:r>
      <w:r>
        <w:rPr>
          <w:color w:val="0000FF"/>
          <w:lang w:eastAsia="en-US"/>
        </w:rPr>
        <w:t>r01</w:t>
      </w:r>
      <w:r>
        <w:t xml:space="preserve"> with change to Cat "A" and WI Code was agreed </w:t>
      </w:r>
      <w:r>
        <w:rPr>
          <w:lang w:eastAsia="en-US"/>
        </w:rPr>
        <w:t>and was revised</w:t>
      </w:r>
      <w:r>
        <w:t xml:space="preserve"> </w:t>
      </w:r>
      <w:r>
        <w:rPr>
          <w:lang w:eastAsia="en-US"/>
        </w:rPr>
        <w:t xml:space="preserve">into </w:t>
      </w:r>
      <w:r w:rsidRPr="00901C13">
        <w:rPr>
          <w:color w:val="0000FF"/>
          <w:lang w:eastAsia="en-US"/>
        </w:rPr>
        <w:t>S2-21066</w:t>
      </w:r>
      <w:r>
        <w:rPr>
          <w:color w:val="0000FF"/>
          <w:lang w:eastAsia="en-US"/>
        </w:rPr>
        <w:t>92</w:t>
      </w:r>
      <w:r>
        <w:rPr>
          <w:lang w:eastAsia="en-US"/>
        </w:rPr>
        <w:t xml:space="preserve">, which was </w:t>
      </w:r>
      <w:r w:rsidRPr="00901C13">
        <w:rPr>
          <w:color w:val="FF0000"/>
          <w:lang w:eastAsia="en-US"/>
        </w:rPr>
        <w:t>approved</w:t>
      </w:r>
      <w:r>
        <w:rPr>
          <w:lang w:eastAsia="en-US"/>
        </w:rPr>
        <w:t>.</w:t>
      </w:r>
    </w:p>
    <w:p w14:paraId="096149DA" w14:textId="77777777" w:rsidR="002826F3" w:rsidRPr="00901C13" w:rsidRDefault="002826F3" w:rsidP="002264D9"/>
    <w:p w14:paraId="6DF278AE" w14:textId="2C1C0927" w:rsidR="00901C13" w:rsidRDefault="00901C13" w:rsidP="00901C13">
      <w:pPr>
        <w:keepNext/>
        <w:pBdr>
          <w:top w:val="single" w:sz="4" w:space="1" w:color="auto"/>
        </w:pBdr>
        <w:rPr>
          <w:lang w:eastAsia="en-US"/>
        </w:rPr>
      </w:pPr>
      <w:r w:rsidRPr="002264D9">
        <w:rPr>
          <w:color w:val="0000FF"/>
          <w:lang w:eastAsia="en-US"/>
        </w:rPr>
        <w:lastRenderedPageBreak/>
        <w:t>S2-2106</w:t>
      </w:r>
      <w:r>
        <w:rPr>
          <w:color w:val="0000FF"/>
          <w:lang w:eastAsia="en-US"/>
        </w:rPr>
        <w:t>691</w:t>
      </w:r>
      <w:r>
        <w:rPr>
          <w:lang w:eastAsia="en-US"/>
        </w:rPr>
        <w:t xml:space="preserve"> (CR) 23.501 CR3234</w:t>
      </w:r>
      <w:r w:rsidR="00B94187">
        <w:rPr>
          <w:lang w:eastAsia="en-US"/>
        </w:rPr>
        <w:t xml:space="preserve"> (Cat "F")</w:t>
      </w:r>
      <w:r>
        <w:rPr>
          <w:lang w:eastAsia="en-US"/>
        </w:rPr>
        <w:t>: No empty allowed NSSAI at REGISTRATION ACCEPT (Source: MediaTek Inc.)</w:t>
      </w:r>
    </w:p>
    <w:p w14:paraId="793F9D0B" w14:textId="77777777" w:rsidR="00901C13" w:rsidRPr="002264D9" w:rsidRDefault="00901C13" w:rsidP="00901C13">
      <w:pPr>
        <w:keepNext/>
        <w:rPr>
          <w:b/>
          <w:bCs/>
          <w:lang w:eastAsia="en-US"/>
        </w:rPr>
      </w:pPr>
      <w:r w:rsidRPr="002264D9">
        <w:rPr>
          <w:b/>
          <w:bCs/>
          <w:lang w:eastAsia="en-US"/>
        </w:rPr>
        <w:t>Discussion and conclusion:</w:t>
      </w:r>
    </w:p>
    <w:p w14:paraId="19DF344F" w14:textId="4CDDA6F0" w:rsidR="00901C13" w:rsidRDefault="00901C13" w:rsidP="00901C13">
      <w:r>
        <w:rPr>
          <w:lang w:eastAsia="en-US"/>
        </w:rPr>
        <w:t xml:space="preserve">Rel-16 base CR related to </w:t>
      </w:r>
      <w:r w:rsidRPr="002264D9">
        <w:rPr>
          <w:color w:val="0000FF"/>
          <w:lang w:eastAsia="en-US"/>
        </w:rPr>
        <w:t>S2-2106282</w:t>
      </w:r>
      <w:r>
        <w:t xml:space="preserve">. </w:t>
      </w:r>
      <w:r w:rsidR="00866411">
        <w:t xml:space="preserve">This was </w:t>
      </w:r>
      <w:r w:rsidR="00866411" w:rsidRPr="00C3284B">
        <w:rPr>
          <w:color w:val="FF0000"/>
          <w:lang w:eastAsia="en-US"/>
        </w:rPr>
        <w:t>approved</w:t>
      </w:r>
      <w:r w:rsidR="00866411">
        <w:t>.</w:t>
      </w:r>
    </w:p>
    <w:p w14:paraId="6E5A2E76" w14:textId="77777777" w:rsidR="002826F3" w:rsidRPr="00866411" w:rsidRDefault="002826F3" w:rsidP="00901C13"/>
    <w:p w14:paraId="63A5C1DD" w14:textId="4C3B73C8" w:rsidR="002264D9" w:rsidRDefault="002264D9" w:rsidP="002264D9">
      <w:pPr>
        <w:keepNext/>
        <w:pBdr>
          <w:top w:val="single" w:sz="4" w:space="1" w:color="auto"/>
        </w:pBdr>
        <w:rPr>
          <w:lang w:eastAsia="en-US"/>
        </w:rPr>
      </w:pPr>
      <w:r w:rsidRPr="002264D9">
        <w:rPr>
          <w:color w:val="0000FF"/>
          <w:lang w:eastAsia="en-US"/>
        </w:rPr>
        <w:t>S2-2105327</w:t>
      </w:r>
      <w:r>
        <w:rPr>
          <w:lang w:eastAsia="en-US"/>
        </w:rPr>
        <w:t xml:space="preserve"> (CR) 23.501 CR3000: Handling of UE Radio Capability for Paging (Source: Nokia, Nokia Shanghai Bell)</w:t>
      </w:r>
    </w:p>
    <w:p w14:paraId="6C91B7A0" w14:textId="77777777" w:rsidR="002264D9" w:rsidRPr="002264D9" w:rsidRDefault="002264D9" w:rsidP="002264D9">
      <w:pPr>
        <w:pStyle w:val="FP"/>
        <w:keepNext/>
        <w:rPr>
          <w:b/>
          <w:bCs/>
          <w:i/>
          <w:iCs/>
          <w:lang w:eastAsia="en-US"/>
        </w:rPr>
      </w:pPr>
      <w:r w:rsidRPr="002264D9">
        <w:rPr>
          <w:b/>
          <w:bCs/>
          <w:i/>
          <w:iCs/>
          <w:lang w:eastAsia="en-US"/>
        </w:rPr>
        <w:t>e-mail comments:</w:t>
      </w:r>
    </w:p>
    <w:p w14:paraId="4F6751DA" w14:textId="77777777" w:rsidR="002264D9" w:rsidRPr="002264D9" w:rsidRDefault="002264D9" w:rsidP="002264D9">
      <w:pPr>
        <w:pStyle w:val="FP"/>
        <w:keepNext/>
        <w:rPr>
          <w:i/>
          <w:iCs/>
          <w:lang w:eastAsia="en-US"/>
        </w:rPr>
      </w:pPr>
      <w:r w:rsidRPr="002264D9">
        <w:rPr>
          <w:i/>
          <w:iCs/>
          <w:lang w:eastAsia="en-US"/>
        </w:rPr>
        <w:t>Wanqiang (Huawei): Huawei requests for clarification. The change is not a 'F' type correction.</w:t>
      </w:r>
    </w:p>
    <w:p w14:paraId="29EE868E" w14:textId="77777777" w:rsidR="002264D9" w:rsidRPr="002264D9" w:rsidRDefault="002264D9" w:rsidP="002264D9">
      <w:pPr>
        <w:pStyle w:val="FP"/>
        <w:keepNext/>
        <w:rPr>
          <w:i/>
          <w:iCs/>
          <w:lang w:eastAsia="en-US"/>
        </w:rPr>
      </w:pPr>
      <w:r w:rsidRPr="002264D9">
        <w:rPr>
          <w:i/>
          <w:iCs/>
          <w:lang w:eastAsia="en-US"/>
        </w:rPr>
        <w:t>Haris (Qualcomm) proposes to note the CRs at this meeting and instead send LS to RAN2/3 with questions re the calculation of UE Radio Capability for Paging</w:t>
      </w:r>
    </w:p>
    <w:p w14:paraId="0476731B" w14:textId="77777777" w:rsidR="002264D9" w:rsidRPr="002264D9" w:rsidRDefault="002264D9" w:rsidP="002264D9">
      <w:pPr>
        <w:pStyle w:val="FP"/>
        <w:keepNext/>
        <w:rPr>
          <w:i/>
          <w:iCs/>
          <w:lang w:eastAsia="en-US"/>
        </w:rPr>
      </w:pPr>
      <w:r w:rsidRPr="002264D9">
        <w:rPr>
          <w:i/>
          <w:iCs/>
          <w:lang w:eastAsia="en-US"/>
        </w:rPr>
        <w:t>Alessio(Nokia) replies</w:t>
      </w:r>
    </w:p>
    <w:p w14:paraId="365CFAD7" w14:textId="77777777" w:rsidR="002264D9" w:rsidRPr="002264D9" w:rsidRDefault="002264D9" w:rsidP="002264D9">
      <w:pPr>
        <w:pStyle w:val="FP"/>
        <w:keepNext/>
        <w:rPr>
          <w:i/>
          <w:iCs/>
          <w:lang w:eastAsia="en-US"/>
        </w:rPr>
      </w:pPr>
      <w:r w:rsidRPr="002264D9">
        <w:rPr>
          <w:i/>
          <w:iCs/>
          <w:lang w:eastAsia="en-US"/>
        </w:rPr>
        <w:t>Qian (Ericsson) shares the view from Haris(Qualcomm) and consider it's reasonable to check with RAN group on this issue</w:t>
      </w:r>
    </w:p>
    <w:p w14:paraId="034CBC3D" w14:textId="77777777" w:rsidR="002264D9" w:rsidRPr="002264D9" w:rsidRDefault="002264D9" w:rsidP="002264D9">
      <w:pPr>
        <w:pStyle w:val="FP"/>
        <w:keepNext/>
        <w:rPr>
          <w:i/>
          <w:iCs/>
          <w:lang w:eastAsia="en-US"/>
        </w:rPr>
      </w:pPr>
      <w:proofErr w:type="spellStart"/>
      <w:r w:rsidRPr="002264D9">
        <w:rPr>
          <w:i/>
          <w:iCs/>
          <w:lang w:eastAsia="en-US"/>
        </w:rPr>
        <w:t>alessio</w:t>
      </w:r>
      <w:proofErr w:type="spellEnd"/>
      <w:r w:rsidRPr="002264D9">
        <w:rPr>
          <w:i/>
          <w:iCs/>
          <w:lang w:eastAsia="en-US"/>
        </w:rPr>
        <w:t xml:space="preserve"> (Nokia) proposes to not note the CRs at this meeting and instead fox our specs as we have a problem</w:t>
      </w:r>
    </w:p>
    <w:p w14:paraId="31F5D6CC" w14:textId="77777777" w:rsidR="002264D9" w:rsidRPr="002264D9" w:rsidRDefault="002264D9" w:rsidP="002264D9">
      <w:pPr>
        <w:pStyle w:val="FP"/>
        <w:keepNext/>
        <w:rPr>
          <w:i/>
          <w:iCs/>
          <w:lang w:eastAsia="en-US"/>
        </w:rPr>
      </w:pPr>
      <w:r w:rsidRPr="002264D9">
        <w:rPr>
          <w:i/>
          <w:iCs/>
          <w:lang w:eastAsia="en-US"/>
        </w:rPr>
        <w:t>Chris (Vodafone) thinks that Nokia are correct and that SA2 has a problem to fix</w:t>
      </w:r>
    </w:p>
    <w:p w14:paraId="4B108CA9" w14:textId="77777777" w:rsidR="002264D9" w:rsidRPr="002264D9" w:rsidRDefault="002264D9" w:rsidP="002264D9">
      <w:pPr>
        <w:pStyle w:val="FP"/>
        <w:keepNext/>
        <w:rPr>
          <w:i/>
          <w:iCs/>
          <w:lang w:eastAsia="en-US"/>
        </w:rPr>
      </w:pPr>
      <w:r w:rsidRPr="002264D9">
        <w:rPr>
          <w:i/>
          <w:iCs/>
          <w:lang w:eastAsia="en-US"/>
        </w:rPr>
        <w:t>Haris (Qualcomm) comments</w:t>
      </w:r>
    </w:p>
    <w:p w14:paraId="0478F85E" w14:textId="77777777" w:rsidR="002264D9" w:rsidRPr="002264D9" w:rsidRDefault="002264D9" w:rsidP="002264D9">
      <w:pPr>
        <w:pStyle w:val="FP"/>
        <w:keepNext/>
        <w:rPr>
          <w:i/>
          <w:iCs/>
          <w:lang w:eastAsia="en-US"/>
        </w:rPr>
      </w:pPr>
      <w:r w:rsidRPr="002264D9">
        <w:rPr>
          <w:i/>
          <w:iCs/>
          <w:lang w:eastAsia="en-US"/>
        </w:rPr>
        <w:t>Wanqiang (Huawei) proposes to have more discussions on this issue before we agree anything.</w:t>
      </w:r>
    </w:p>
    <w:p w14:paraId="48D3DCC5" w14:textId="77777777" w:rsidR="002264D9" w:rsidRPr="002264D9" w:rsidRDefault="002264D9" w:rsidP="002264D9">
      <w:pPr>
        <w:pStyle w:val="FP"/>
        <w:keepNext/>
        <w:rPr>
          <w:i/>
          <w:iCs/>
          <w:lang w:eastAsia="en-US"/>
        </w:rPr>
      </w:pPr>
      <w:r w:rsidRPr="002264D9">
        <w:rPr>
          <w:i/>
          <w:iCs/>
          <w:lang w:eastAsia="en-US"/>
        </w:rPr>
        <w:t>Lalith(Samsung) comments</w:t>
      </w:r>
    </w:p>
    <w:p w14:paraId="7F5BC694" w14:textId="77777777" w:rsidR="002264D9" w:rsidRPr="002264D9" w:rsidRDefault="002264D9" w:rsidP="002264D9">
      <w:pPr>
        <w:pStyle w:val="FP"/>
        <w:keepNext/>
        <w:rPr>
          <w:i/>
          <w:iCs/>
          <w:lang w:eastAsia="en-US"/>
        </w:rPr>
      </w:pPr>
      <w:r w:rsidRPr="002264D9">
        <w:rPr>
          <w:i/>
          <w:iCs/>
          <w:lang w:eastAsia="en-US"/>
        </w:rPr>
        <w:t>Alessio(Nokia) comments</w:t>
      </w:r>
    </w:p>
    <w:p w14:paraId="2A70BB82" w14:textId="77777777" w:rsidR="002264D9" w:rsidRPr="002264D9" w:rsidRDefault="002264D9" w:rsidP="002264D9">
      <w:pPr>
        <w:pStyle w:val="FP"/>
        <w:keepNext/>
        <w:rPr>
          <w:i/>
          <w:iCs/>
          <w:lang w:eastAsia="en-US"/>
        </w:rPr>
      </w:pPr>
      <w:r w:rsidRPr="002264D9">
        <w:rPr>
          <w:i/>
          <w:iCs/>
          <w:lang w:eastAsia="en-US"/>
        </w:rPr>
        <w:t>Chris (Vodafone) gives scenario as to why this CR is probably needed.</w:t>
      </w:r>
    </w:p>
    <w:p w14:paraId="521B2793" w14:textId="77777777" w:rsidR="002264D9" w:rsidRPr="002264D9" w:rsidRDefault="002264D9" w:rsidP="002264D9">
      <w:pPr>
        <w:pStyle w:val="FP"/>
        <w:keepNext/>
        <w:rPr>
          <w:i/>
          <w:iCs/>
          <w:lang w:eastAsia="en-US"/>
        </w:rPr>
      </w:pPr>
      <w:r w:rsidRPr="002264D9">
        <w:rPr>
          <w:i/>
          <w:iCs/>
          <w:lang w:eastAsia="en-US"/>
        </w:rPr>
        <w:t>Wanqiang (Huawei) comments.</w:t>
      </w:r>
    </w:p>
    <w:p w14:paraId="5EB76195" w14:textId="77777777" w:rsidR="002264D9" w:rsidRPr="002264D9" w:rsidRDefault="002264D9" w:rsidP="002264D9">
      <w:pPr>
        <w:pStyle w:val="FP"/>
        <w:keepNext/>
        <w:rPr>
          <w:i/>
          <w:iCs/>
          <w:lang w:eastAsia="en-US"/>
        </w:rPr>
      </w:pPr>
      <w:r w:rsidRPr="002264D9">
        <w:rPr>
          <w:i/>
          <w:iCs/>
          <w:lang w:eastAsia="en-US"/>
        </w:rPr>
        <w:t>Chris (Vodafone) comments and provides rev 1.</w:t>
      </w:r>
    </w:p>
    <w:p w14:paraId="544463F5" w14:textId="77777777" w:rsidR="002264D9" w:rsidRPr="002264D9" w:rsidRDefault="002264D9" w:rsidP="002264D9">
      <w:pPr>
        <w:pStyle w:val="FP"/>
        <w:keepNext/>
        <w:rPr>
          <w:i/>
          <w:iCs/>
          <w:lang w:eastAsia="en-US"/>
        </w:rPr>
      </w:pPr>
      <w:r w:rsidRPr="002264D9">
        <w:rPr>
          <w:i/>
          <w:iCs/>
          <w:lang w:eastAsia="en-US"/>
        </w:rPr>
        <w:t>Chris (Vodafone) describes a FASMO problem that causes RACS capability ID generation at every mobility event between EPS and 5GS.</w:t>
      </w:r>
    </w:p>
    <w:p w14:paraId="4664791C" w14:textId="77777777" w:rsidR="002264D9" w:rsidRPr="002264D9" w:rsidRDefault="002264D9" w:rsidP="002264D9">
      <w:pPr>
        <w:pStyle w:val="FP"/>
        <w:keepNext/>
        <w:rPr>
          <w:i/>
          <w:iCs/>
          <w:lang w:eastAsia="en-US"/>
        </w:rPr>
      </w:pPr>
      <w:r w:rsidRPr="002264D9">
        <w:rPr>
          <w:i/>
          <w:iCs/>
          <w:lang w:eastAsia="en-US"/>
        </w:rPr>
        <w:t>Alessio(</w:t>
      </w:r>
      <w:proofErr w:type="spellStart"/>
      <w:r w:rsidRPr="002264D9">
        <w:rPr>
          <w:i/>
          <w:iCs/>
          <w:lang w:eastAsia="en-US"/>
        </w:rPr>
        <w:t>nokia</w:t>
      </w:r>
      <w:proofErr w:type="spellEnd"/>
      <w:r w:rsidRPr="002264D9">
        <w:rPr>
          <w:i/>
          <w:iCs/>
          <w:lang w:eastAsia="en-US"/>
        </w:rPr>
        <w:t>) provides r02 with improved text and also clearer reason for change further highlighting why we need the CRs in the context of an optimization aiming at not requiring upload of UE radio capabilities from a UE providing a valid RACS ID.</w:t>
      </w:r>
    </w:p>
    <w:p w14:paraId="2EA97F82" w14:textId="77777777" w:rsidR="002264D9" w:rsidRPr="002264D9" w:rsidRDefault="002264D9" w:rsidP="002264D9">
      <w:pPr>
        <w:pStyle w:val="FP"/>
        <w:keepNext/>
        <w:rPr>
          <w:i/>
          <w:iCs/>
          <w:lang w:eastAsia="en-US"/>
        </w:rPr>
      </w:pPr>
      <w:r w:rsidRPr="002264D9">
        <w:rPr>
          <w:i/>
          <w:iCs/>
          <w:lang w:eastAsia="en-US"/>
        </w:rPr>
        <w:t>Chris (Vodafone) provide r03</w:t>
      </w:r>
    </w:p>
    <w:p w14:paraId="47838A06" w14:textId="77777777" w:rsidR="002264D9" w:rsidRPr="002264D9" w:rsidRDefault="002264D9" w:rsidP="002264D9">
      <w:pPr>
        <w:pStyle w:val="FP"/>
        <w:keepNext/>
        <w:rPr>
          <w:i/>
          <w:iCs/>
          <w:lang w:eastAsia="en-US"/>
        </w:rPr>
      </w:pPr>
      <w:r w:rsidRPr="002264D9">
        <w:rPr>
          <w:i/>
          <w:iCs/>
          <w:lang w:eastAsia="en-US"/>
        </w:rPr>
        <w:t>Haris (Qualcomm) is now ok with r01 or r02</w:t>
      </w:r>
    </w:p>
    <w:p w14:paraId="313FFC4D" w14:textId="77777777" w:rsidR="002264D9" w:rsidRPr="002264D9" w:rsidRDefault="002264D9" w:rsidP="002264D9">
      <w:pPr>
        <w:pStyle w:val="FP"/>
        <w:keepNext/>
        <w:rPr>
          <w:i/>
          <w:iCs/>
          <w:lang w:eastAsia="en-US"/>
        </w:rPr>
      </w:pPr>
      <w:r w:rsidRPr="002264D9">
        <w:rPr>
          <w:i/>
          <w:iCs/>
          <w:lang w:eastAsia="en-US"/>
        </w:rPr>
        <w:t>Qian (Ericsson) comments</w:t>
      </w:r>
    </w:p>
    <w:p w14:paraId="766179F5" w14:textId="77777777" w:rsidR="002264D9" w:rsidRPr="002264D9" w:rsidRDefault="002264D9" w:rsidP="002264D9">
      <w:pPr>
        <w:pStyle w:val="FP"/>
        <w:keepNext/>
        <w:rPr>
          <w:i/>
          <w:iCs/>
          <w:lang w:eastAsia="en-US"/>
        </w:rPr>
      </w:pPr>
      <w:r w:rsidRPr="002264D9">
        <w:rPr>
          <w:i/>
          <w:iCs/>
          <w:lang w:eastAsia="en-US"/>
        </w:rPr>
        <w:t>Qian (Ericsson) provides comments.</w:t>
      </w:r>
    </w:p>
    <w:p w14:paraId="0C2E4A63" w14:textId="77777777" w:rsidR="002264D9" w:rsidRPr="002264D9" w:rsidRDefault="002264D9" w:rsidP="002264D9">
      <w:pPr>
        <w:pStyle w:val="FP"/>
        <w:keepNext/>
        <w:rPr>
          <w:i/>
          <w:iCs/>
          <w:lang w:eastAsia="en-US"/>
        </w:rPr>
      </w:pPr>
      <w:r w:rsidRPr="002264D9">
        <w:rPr>
          <w:i/>
          <w:iCs/>
          <w:lang w:eastAsia="en-US"/>
        </w:rPr>
        <w:t>Chris (Vodafone) answers Qian (Ericsson)</w:t>
      </w:r>
    </w:p>
    <w:p w14:paraId="7B43D8AE" w14:textId="77777777" w:rsidR="002264D9" w:rsidRPr="002264D9" w:rsidRDefault="002264D9" w:rsidP="002264D9">
      <w:pPr>
        <w:pStyle w:val="FP"/>
        <w:keepNext/>
        <w:rPr>
          <w:i/>
          <w:iCs/>
          <w:lang w:eastAsia="en-US"/>
        </w:rPr>
      </w:pPr>
      <w:r w:rsidRPr="002264D9">
        <w:rPr>
          <w:i/>
          <w:iCs/>
          <w:lang w:eastAsia="en-US"/>
        </w:rPr>
        <w:t>==== 4.X, 5.X, 6.X, 7.X Final Deadline ====</w:t>
      </w:r>
    </w:p>
    <w:p w14:paraId="5FA817BB" w14:textId="5DD21729" w:rsidR="002264D9" w:rsidRDefault="002264D9" w:rsidP="002264D9">
      <w:pPr>
        <w:pStyle w:val="FP"/>
        <w:keepNext/>
        <w:rPr>
          <w:i/>
          <w:iCs/>
          <w:lang w:eastAsia="en-US"/>
        </w:rPr>
      </w:pPr>
      <w:r w:rsidRPr="002264D9">
        <w:rPr>
          <w:i/>
          <w:iCs/>
          <w:lang w:eastAsia="en-US"/>
        </w:rPr>
        <w:t>Wanqiang (Huawei) provides r04 for CC discussion.</w:t>
      </w:r>
    </w:p>
    <w:p w14:paraId="5FCF76E1" w14:textId="77777777" w:rsidR="002264D9" w:rsidRPr="002264D9" w:rsidRDefault="002264D9" w:rsidP="002264D9">
      <w:pPr>
        <w:pStyle w:val="FP"/>
        <w:keepNext/>
        <w:rPr>
          <w:i/>
          <w:iCs/>
          <w:lang w:eastAsia="en-US"/>
        </w:rPr>
      </w:pPr>
    </w:p>
    <w:p w14:paraId="4EA34A22" w14:textId="77777777" w:rsidR="002264D9" w:rsidRPr="002264D9" w:rsidRDefault="002264D9" w:rsidP="002264D9">
      <w:pPr>
        <w:keepNext/>
        <w:rPr>
          <w:b/>
          <w:bCs/>
          <w:lang w:eastAsia="en-US"/>
        </w:rPr>
      </w:pPr>
      <w:r w:rsidRPr="002264D9">
        <w:rPr>
          <w:b/>
          <w:bCs/>
          <w:lang w:eastAsia="en-US"/>
        </w:rPr>
        <w:t>Discussion and conclusion:</w:t>
      </w:r>
    </w:p>
    <w:p w14:paraId="695FD516" w14:textId="21568D4C" w:rsidR="002264D9" w:rsidRDefault="00901C13" w:rsidP="002264D9">
      <w:pPr>
        <w:rPr>
          <w:lang w:eastAsia="en-US"/>
        </w:rPr>
      </w:pPr>
      <w:r w:rsidRPr="002264D9">
        <w:rPr>
          <w:color w:val="0000FF"/>
          <w:lang w:eastAsia="en-US"/>
        </w:rPr>
        <w:t>S2-2105327</w:t>
      </w:r>
      <w:r>
        <w:rPr>
          <w:color w:val="0000FF"/>
          <w:lang w:eastAsia="en-US"/>
        </w:rPr>
        <w:t>r03</w:t>
      </w:r>
      <w:r>
        <w:t xml:space="preserve">. r03 with further update in the Mode of operation A) part: "and extracts the E-UTRAN UE Radio Capability for Paging and NR UE Radio Capability for Paging from the UE Radio capabilities" was agreed </w:t>
      </w:r>
      <w:r>
        <w:rPr>
          <w:lang w:eastAsia="en-US"/>
        </w:rPr>
        <w:t>and was revised</w:t>
      </w:r>
      <w:r>
        <w:t xml:space="preserve"> </w:t>
      </w:r>
      <w:r>
        <w:rPr>
          <w:lang w:eastAsia="en-US"/>
        </w:rPr>
        <w:t xml:space="preserve">into </w:t>
      </w:r>
      <w:r w:rsidRPr="00901C13">
        <w:rPr>
          <w:color w:val="0000FF"/>
          <w:lang w:eastAsia="en-US"/>
        </w:rPr>
        <w:t>S2-21066</w:t>
      </w:r>
      <w:r>
        <w:rPr>
          <w:color w:val="0000FF"/>
          <w:lang w:eastAsia="en-US"/>
        </w:rPr>
        <w:t>93</w:t>
      </w:r>
      <w:r>
        <w:rPr>
          <w:lang w:eastAsia="en-US"/>
        </w:rPr>
        <w:t xml:space="preserve">, which was </w:t>
      </w:r>
      <w:r w:rsidRPr="00901C13">
        <w:rPr>
          <w:color w:val="FF0000"/>
          <w:lang w:eastAsia="en-US"/>
        </w:rPr>
        <w:t>approved</w:t>
      </w:r>
      <w:r>
        <w:rPr>
          <w:lang w:eastAsia="en-US"/>
        </w:rPr>
        <w:t>.</w:t>
      </w:r>
    </w:p>
    <w:p w14:paraId="107753FC" w14:textId="77777777" w:rsidR="002826F3" w:rsidRDefault="002826F3" w:rsidP="002264D9"/>
    <w:p w14:paraId="28001B56" w14:textId="6199183F" w:rsidR="00B94187" w:rsidRDefault="00B94187" w:rsidP="00B94187">
      <w:pPr>
        <w:pBdr>
          <w:top w:val="single" w:sz="4" w:space="1" w:color="auto"/>
        </w:pBdr>
      </w:pPr>
      <w:r w:rsidRPr="006604F2">
        <w:rPr>
          <w:color w:val="0000FF"/>
        </w:rPr>
        <w:t>S2-2105</w:t>
      </w:r>
      <w:r>
        <w:rPr>
          <w:color w:val="0000FF"/>
        </w:rPr>
        <w:t>3</w:t>
      </w:r>
      <w:r w:rsidRPr="006604F2">
        <w:rPr>
          <w:color w:val="0000FF"/>
        </w:rPr>
        <w:t>34</w:t>
      </w:r>
      <w:r>
        <w:t xml:space="preserve"> </w:t>
      </w:r>
      <w:r>
        <w:rPr>
          <w:lang w:eastAsia="en-US"/>
        </w:rPr>
        <w:t xml:space="preserve">(CR) </w:t>
      </w:r>
      <w:r>
        <w:t>23.501 CR3003 (Rel-17, 'A'): Handling of UE Radio Capability for Paging (Source: Nokia, Nokia Shanghai Bell).</w:t>
      </w:r>
    </w:p>
    <w:p w14:paraId="27257B73" w14:textId="77777777" w:rsidR="00B94187" w:rsidRPr="002264D9" w:rsidRDefault="00B94187" w:rsidP="00B94187">
      <w:pPr>
        <w:keepNext/>
        <w:rPr>
          <w:b/>
          <w:bCs/>
          <w:lang w:eastAsia="en-US"/>
        </w:rPr>
      </w:pPr>
      <w:r w:rsidRPr="002264D9">
        <w:rPr>
          <w:b/>
          <w:bCs/>
          <w:lang w:eastAsia="en-US"/>
        </w:rPr>
        <w:t>Discussion and conclusion:</w:t>
      </w:r>
    </w:p>
    <w:p w14:paraId="165636A3" w14:textId="60CEABB7" w:rsidR="00B94187" w:rsidRDefault="00B94187" w:rsidP="00B94187">
      <w:pPr>
        <w:rPr>
          <w:lang w:eastAsia="en-US"/>
        </w:rPr>
      </w:pPr>
      <w:r>
        <w:t xml:space="preserve">Mirror CR: </w:t>
      </w:r>
      <w:r w:rsidRPr="002264D9">
        <w:rPr>
          <w:color w:val="0000FF"/>
          <w:lang w:eastAsia="en-US"/>
        </w:rPr>
        <w:t>S2-210</w:t>
      </w:r>
      <w:r>
        <w:rPr>
          <w:color w:val="0000FF"/>
          <w:lang w:eastAsia="en-US"/>
        </w:rPr>
        <w:t xml:space="preserve">5334 </w:t>
      </w:r>
      <w:r>
        <w:t xml:space="preserve">with alignment to changes made for </w:t>
      </w:r>
      <w:r w:rsidRPr="00901C13">
        <w:rPr>
          <w:color w:val="0000FF"/>
          <w:lang w:eastAsia="en-US"/>
        </w:rPr>
        <w:t>S2-21066</w:t>
      </w:r>
      <w:r>
        <w:rPr>
          <w:color w:val="0000FF"/>
          <w:lang w:eastAsia="en-US"/>
        </w:rPr>
        <w:t xml:space="preserve">93 </w:t>
      </w:r>
      <w:r>
        <w:t xml:space="preserve">was agreed. This was revised to </w:t>
      </w:r>
      <w:r w:rsidRPr="00967492">
        <w:rPr>
          <w:color w:val="0000FF"/>
        </w:rPr>
        <w:t>S2-2106694</w:t>
      </w:r>
      <w:r>
        <w:rPr>
          <w:lang w:eastAsia="en-US"/>
        </w:rPr>
        <w:t xml:space="preserve">, which was </w:t>
      </w:r>
      <w:r w:rsidRPr="00901C13">
        <w:rPr>
          <w:color w:val="FF0000"/>
          <w:lang w:eastAsia="en-US"/>
        </w:rPr>
        <w:t>approved</w:t>
      </w:r>
      <w:r>
        <w:rPr>
          <w:lang w:eastAsia="en-US"/>
        </w:rPr>
        <w:t>.</w:t>
      </w:r>
    </w:p>
    <w:p w14:paraId="739E7760" w14:textId="77777777" w:rsidR="002826F3" w:rsidRPr="006604F2" w:rsidRDefault="002826F3" w:rsidP="00B94187"/>
    <w:p w14:paraId="5BA1E413" w14:textId="6E84C6BA" w:rsidR="00901C13" w:rsidRDefault="00901C13" w:rsidP="006604F2">
      <w:pPr>
        <w:pBdr>
          <w:top w:val="single" w:sz="4" w:space="1" w:color="auto"/>
        </w:pBdr>
      </w:pPr>
      <w:r w:rsidRPr="006604F2">
        <w:rPr>
          <w:color w:val="0000FF"/>
        </w:rPr>
        <w:t>S2-2105534</w:t>
      </w:r>
      <w:r w:rsidR="006604F2">
        <w:t xml:space="preserve"> </w:t>
      </w:r>
      <w:r w:rsidR="006604F2">
        <w:rPr>
          <w:lang w:eastAsia="en-US"/>
        </w:rPr>
        <w:t xml:space="preserve">(CR) </w:t>
      </w:r>
      <w:r w:rsidR="006604F2" w:rsidRPr="006604F2">
        <w:t>23.502</w:t>
      </w:r>
      <w:r w:rsidR="006604F2">
        <w:t xml:space="preserve"> CR2931 Cat "F"): Corrections to L2TP call flow (Source: Ericsson).</w:t>
      </w:r>
    </w:p>
    <w:p w14:paraId="23070F9C" w14:textId="77777777" w:rsidR="00B94187" w:rsidRPr="002264D9" w:rsidRDefault="00B94187" w:rsidP="00B94187">
      <w:pPr>
        <w:pStyle w:val="FP"/>
        <w:keepNext/>
        <w:rPr>
          <w:b/>
          <w:bCs/>
          <w:i/>
          <w:iCs/>
          <w:lang w:eastAsia="en-US"/>
        </w:rPr>
      </w:pPr>
      <w:r w:rsidRPr="002264D9">
        <w:rPr>
          <w:b/>
          <w:bCs/>
          <w:i/>
          <w:iCs/>
          <w:lang w:eastAsia="en-US"/>
        </w:rPr>
        <w:t>e-mail comments:</w:t>
      </w:r>
    </w:p>
    <w:p w14:paraId="07E0CB54" w14:textId="77777777" w:rsidR="00B94187" w:rsidRDefault="00B94187" w:rsidP="00B94187">
      <w:pPr>
        <w:pStyle w:val="FP"/>
        <w:keepNext/>
        <w:rPr>
          <w:i/>
          <w:iCs/>
          <w:lang w:eastAsia="en-US"/>
        </w:rPr>
      </w:pPr>
      <w:proofErr w:type="spellStart"/>
      <w:r>
        <w:rPr>
          <w:i/>
          <w:iCs/>
          <w:lang w:eastAsia="en-US"/>
        </w:rPr>
        <w:t>Runze</w:t>
      </w:r>
      <w:proofErr w:type="spellEnd"/>
      <w:r>
        <w:rPr>
          <w:i/>
          <w:iCs/>
          <w:lang w:eastAsia="en-US"/>
        </w:rPr>
        <w:t xml:space="preserve"> (Huawei) comments.</w:t>
      </w:r>
    </w:p>
    <w:p w14:paraId="4E630C46" w14:textId="77777777" w:rsidR="00B94187" w:rsidRDefault="00B94187" w:rsidP="00B94187">
      <w:pPr>
        <w:pStyle w:val="FP"/>
        <w:keepNext/>
        <w:rPr>
          <w:i/>
          <w:iCs/>
          <w:lang w:eastAsia="en-US"/>
        </w:rPr>
      </w:pPr>
      <w:r>
        <w:rPr>
          <w:i/>
          <w:iCs/>
          <w:lang w:eastAsia="en-US"/>
        </w:rPr>
        <w:t xml:space="preserve">Stefan (Ericsson) replies to </w:t>
      </w:r>
      <w:proofErr w:type="spellStart"/>
      <w:r>
        <w:rPr>
          <w:i/>
          <w:iCs/>
          <w:lang w:eastAsia="en-US"/>
        </w:rPr>
        <w:t>Runze</w:t>
      </w:r>
      <w:proofErr w:type="spellEnd"/>
      <w:r>
        <w:rPr>
          <w:i/>
          <w:iCs/>
          <w:lang w:eastAsia="en-US"/>
        </w:rPr>
        <w:t xml:space="preserve"> and provides r01</w:t>
      </w:r>
    </w:p>
    <w:p w14:paraId="08A934EA" w14:textId="77777777" w:rsidR="00B94187" w:rsidRDefault="00B94187" w:rsidP="00B94187">
      <w:pPr>
        <w:pStyle w:val="FP"/>
        <w:keepNext/>
        <w:rPr>
          <w:i/>
          <w:iCs/>
          <w:lang w:eastAsia="en-US"/>
        </w:rPr>
      </w:pPr>
      <w:proofErr w:type="spellStart"/>
      <w:r>
        <w:rPr>
          <w:i/>
          <w:iCs/>
          <w:lang w:eastAsia="en-US"/>
        </w:rPr>
        <w:t>Runze</w:t>
      </w:r>
      <w:proofErr w:type="spellEnd"/>
      <w:r>
        <w:rPr>
          <w:i/>
          <w:iCs/>
          <w:lang w:eastAsia="en-US"/>
        </w:rPr>
        <w:t xml:space="preserve"> (Huawei) supports r01.</w:t>
      </w:r>
    </w:p>
    <w:p w14:paraId="60EE917C" w14:textId="18731BD7" w:rsidR="00B94187" w:rsidRDefault="00B94187" w:rsidP="00B94187">
      <w:pPr>
        <w:pStyle w:val="FP"/>
        <w:keepNext/>
        <w:rPr>
          <w:i/>
          <w:iCs/>
          <w:lang w:eastAsia="en-US"/>
        </w:rPr>
      </w:pPr>
      <w:r>
        <w:rPr>
          <w:i/>
          <w:iCs/>
          <w:lang w:eastAsia="en-US"/>
        </w:rPr>
        <w:t>==== 4.X, 5.X, 6.X, 7.X Final Deadline ====</w:t>
      </w:r>
    </w:p>
    <w:p w14:paraId="12FFC646" w14:textId="77777777" w:rsidR="00B94187" w:rsidRPr="002264D9" w:rsidRDefault="00B94187" w:rsidP="00B94187">
      <w:pPr>
        <w:pStyle w:val="FP"/>
        <w:keepNext/>
        <w:rPr>
          <w:i/>
          <w:iCs/>
          <w:lang w:eastAsia="en-US"/>
        </w:rPr>
      </w:pPr>
    </w:p>
    <w:p w14:paraId="04C19466" w14:textId="77777777" w:rsidR="00B94187" w:rsidRPr="002264D9" w:rsidRDefault="00B94187" w:rsidP="00B94187">
      <w:pPr>
        <w:keepNext/>
        <w:rPr>
          <w:b/>
          <w:bCs/>
          <w:lang w:eastAsia="en-US"/>
        </w:rPr>
      </w:pPr>
      <w:r w:rsidRPr="002264D9">
        <w:rPr>
          <w:b/>
          <w:bCs/>
          <w:lang w:eastAsia="en-US"/>
        </w:rPr>
        <w:t>Discussion and conclusion:</w:t>
      </w:r>
    </w:p>
    <w:p w14:paraId="7E9CF5DC" w14:textId="417B9A84" w:rsidR="006604F2" w:rsidRDefault="006604F2" w:rsidP="006604F2">
      <w:pPr>
        <w:rPr>
          <w:lang w:eastAsia="en-US"/>
        </w:rPr>
      </w:pPr>
      <w:r>
        <w:t xml:space="preserve">Mirror CR: </w:t>
      </w:r>
      <w:r w:rsidRPr="002264D9">
        <w:rPr>
          <w:color w:val="0000FF"/>
          <w:lang w:eastAsia="en-US"/>
        </w:rPr>
        <w:t>S2-210</w:t>
      </w:r>
      <w:r>
        <w:rPr>
          <w:color w:val="0000FF"/>
          <w:lang w:eastAsia="en-US"/>
        </w:rPr>
        <w:t xml:space="preserve">5534 </w:t>
      </w:r>
      <w:r>
        <w:t xml:space="preserve">with the changes made for </w:t>
      </w:r>
      <w:r w:rsidRPr="00901C13">
        <w:rPr>
          <w:color w:val="0000FF"/>
          <w:lang w:eastAsia="en-US"/>
        </w:rPr>
        <w:t>S2-21066</w:t>
      </w:r>
      <w:r>
        <w:rPr>
          <w:color w:val="0000FF"/>
          <w:lang w:eastAsia="en-US"/>
        </w:rPr>
        <w:t xml:space="preserve">93 </w:t>
      </w:r>
      <w:r>
        <w:t>was agreed</w:t>
      </w:r>
      <w:r w:rsidRPr="00901C13">
        <w:rPr>
          <w:lang w:eastAsia="en-US"/>
        </w:rPr>
        <w:t xml:space="preserve"> </w:t>
      </w:r>
      <w:r>
        <w:rPr>
          <w:lang w:eastAsia="en-US"/>
        </w:rPr>
        <w:t xml:space="preserve">and should be included in the revision provided in </w:t>
      </w:r>
      <w:r w:rsidRPr="00901C13">
        <w:rPr>
          <w:color w:val="0000FF"/>
          <w:lang w:eastAsia="en-US"/>
        </w:rPr>
        <w:t>S2-2106</w:t>
      </w:r>
      <w:r>
        <w:rPr>
          <w:color w:val="0000FF"/>
          <w:lang w:eastAsia="en-US"/>
        </w:rPr>
        <w:t>552</w:t>
      </w:r>
      <w:r>
        <w:rPr>
          <w:lang w:eastAsia="en-US"/>
        </w:rPr>
        <w:t xml:space="preserve">, which remained </w:t>
      </w:r>
      <w:r w:rsidRPr="00901C13">
        <w:rPr>
          <w:color w:val="FF0000"/>
          <w:lang w:eastAsia="en-US"/>
        </w:rPr>
        <w:t>approved</w:t>
      </w:r>
      <w:r>
        <w:rPr>
          <w:lang w:eastAsia="en-US"/>
        </w:rPr>
        <w:t>.</w:t>
      </w:r>
    </w:p>
    <w:p w14:paraId="3DE3A21B" w14:textId="77777777" w:rsidR="002826F3" w:rsidRDefault="002826F3" w:rsidP="006604F2">
      <w:pPr>
        <w:rPr>
          <w:lang w:eastAsia="en-US"/>
        </w:rPr>
      </w:pPr>
    </w:p>
    <w:p w14:paraId="18BEB09D" w14:textId="4AAAFF03" w:rsidR="00B94187" w:rsidRDefault="00901C13" w:rsidP="00B94187">
      <w:pPr>
        <w:pBdr>
          <w:top w:val="single" w:sz="4" w:space="1" w:color="auto"/>
        </w:pBdr>
      </w:pPr>
      <w:r w:rsidRPr="00901C13">
        <w:rPr>
          <w:color w:val="0000FF"/>
        </w:rPr>
        <w:t>S2-210</w:t>
      </w:r>
      <w:r w:rsidR="00B94187">
        <w:rPr>
          <w:color w:val="0000FF"/>
        </w:rPr>
        <w:t>53</w:t>
      </w:r>
      <w:r w:rsidRPr="00901C13">
        <w:rPr>
          <w:color w:val="0000FF"/>
        </w:rPr>
        <w:t>35</w:t>
      </w:r>
      <w:r w:rsidR="00B94187">
        <w:t xml:space="preserve"> (CR) 23.502 CR2890 (Cat "F"): Handling of UE Radio Capability for Paging. (Source: Nokia, Nokia Shanghai Bell).</w:t>
      </w:r>
    </w:p>
    <w:p w14:paraId="601D1B99" w14:textId="77777777" w:rsidR="00B94187" w:rsidRPr="002264D9" w:rsidRDefault="00B94187" w:rsidP="00B94187">
      <w:pPr>
        <w:keepNext/>
        <w:rPr>
          <w:b/>
          <w:bCs/>
          <w:lang w:eastAsia="en-US"/>
        </w:rPr>
      </w:pPr>
      <w:r w:rsidRPr="002264D9">
        <w:rPr>
          <w:b/>
          <w:bCs/>
          <w:lang w:eastAsia="en-US"/>
        </w:rPr>
        <w:lastRenderedPageBreak/>
        <w:t>Discussion and conclusion:</w:t>
      </w:r>
    </w:p>
    <w:p w14:paraId="18CF224C" w14:textId="37BDD452" w:rsidR="00901C13" w:rsidRDefault="00901C13" w:rsidP="002264D9">
      <w:r>
        <w:t xml:space="preserve">This was moved to </w:t>
      </w:r>
      <w:r w:rsidRPr="00901C13">
        <w:rPr>
          <w:b/>
          <w:bCs/>
        </w:rPr>
        <w:t>new agenda item 9.4</w:t>
      </w:r>
      <w:r>
        <w:t xml:space="preserve"> to allow more time to review the changes needed.</w:t>
      </w:r>
    </w:p>
    <w:p w14:paraId="088716A0" w14:textId="77777777" w:rsidR="002826F3" w:rsidRDefault="002826F3" w:rsidP="002264D9"/>
    <w:p w14:paraId="0A8A9862" w14:textId="77777777" w:rsidR="00B94187" w:rsidRDefault="00901C13" w:rsidP="00B94187">
      <w:pPr>
        <w:keepNext/>
        <w:pBdr>
          <w:top w:val="single" w:sz="4" w:space="1" w:color="auto"/>
        </w:pBdr>
      </w:pPr>
      <w:r w:rsidRPr="00901C13">
        <w:rPr>
          <w:color w:val="0000FF"/>
        </w:rPr>
        <w:t>S2-2105</w:t>
      </w:r>
      <w:r w:rsidR="00B94187">
        <w:rPr>
          <w:color w:val="0000FF"/>
        </w:rPr>
        <w:t>3</w:t>
      </w:r>
      <w:r w:rsidRPr="00901C13">
        <w:rPr>
          <w:color w:val="0000FF"/>
        </w:rPr>
        <w:t>36</w:t>
      </w:r>
      <w:r w:rsidR="00B94187">
        <w:t xml:space="preserve"> (CR) 23.502 CR2891 (Cat "A"): Handling of UE Radio Capability for Paging. (Source: Nokia, Nokia Shanghai Bell).</w:t>
      </w:r>
    </w:p>
    <w:p w14:paraId="07FF203A" w14:textId="0204A9C4" w:rsidR="00B94187" w:rsidRPr="002264D9" w:rsidRDefault="00B94187" w:rsidP="00B94187">
      <w:pPr>
        <w:keepNext/>
        <w:rPr>
          <w:b/>
          <w:bCs/>
          <w:lang w:eastAsia="en-US"/>
        </w:rPr>
      </w:pPr>
      <w:r w:rsidRPr="002264D9">
        <w:rPr>
          <w:b/>
          <w:bCs/>
          <w:lang w:eastAsia="en-US"/>
        </w:rPr>
        <w:t>Discussion and conclusion:</w:t>
      </w:r>
    </w:p>
    <w:p w14:paraId="4411F68F" w14:textId="58B413A0" w:rsidR="00901C13" w:rsidRDefault="00901C13" w:rsidP="002264D9">
      <w:r>
        <w:t xml:space="preserve">This was moved to </w:t>
      </w:r>
      <w:r w:rsidRPr="00901C13">
        <w:rPr>
          <w:b/>
          <w:bCs/>
        </w:rPr>
        <w:t>new agenda item 9.4</w:t>
      </w:r>
      <w:r>
        <w:t xml:space="preserve"> to allow more time to review the changes needed.</w:t>
      </w:r>
    </w:p>
    <w:p w14:paraId="0F61D890" w14:textId="77777777" w:rsidR="002826F3" w:rsidRDefault="002826F3" w:rsidP="002264D9"/>
    <w:p w14:paraId="06F9B5DF" w14:textId="7279FF23" w:rsidR="00B94187" w:rsidRDefault="00B94187" w:rsidP="00B94187">
      <w:pPr>
        <w:pBdr>
          <w:top w:val="single" w:sz="4" w:space="1" w:color="auto"/>
        </w:pBdr>
      </w:pPr>
      <w:r w:rsidRPr="00901C13">
        <w:rPr>
          <w:color w:val="0000FF"/>
        </w:rPr>
        <w:t>S2-210</w:t>
      </w:r>
      <w:r>
        <w:rPr>
          <w:color w:val="0000FF"/>
        </w:rPr>
        <w:t>53</w:t>
      </w:r>
      <w:r w:rsidRPr="00901C13">
        <w:rPr>
          <w:color w:val="0000FF"/>
        </w:rPr>
        <w:t>3</w:t>
      </w:r>
      <w:r>
        <w:rPr>
          <w:color w:val="0000FF"/>
        </w:rPr>
        <w:t>7</w:t>
      </w:r>
      <w:r>
        <w:t xml:space="preserve"> (CR) 23.401 CR3643 (Cat "F"): Handling of UE Radio Capability for Paging. (Source: Nokia, Nokia Shanghai Bell).</w:t>
      </w:r>
    </w:p>
    <w:p w14:paraId="34C2EAE1" w14:textId="77777777" w:rsidR="00B94187" w:rsidRPr="002264D9" w:rsidRDefault="00B94187" w:rsidP="00B94187">
      <w:pPr>
        <w:keepNext/>
        <w:rPr>
          <w:b/>
          <w:bCs/>
          <w:lang w:eastAsia="en-US"/>
        </w:rPr>
      </w:pPr>
      <w:r w:rsidRPr="002264D9">
        <w:rPr>
          <w:b/>
          <w:bCs/>
          <w:lang w:eastAsia="en-US"/>
        </w:rPr>
        <w:t>Discussion and conclusion:</w:t>
      </w:r>
    </w:p>
    <w:p w14:paraId="34B97C6D" w14:textId="01DEF7FC" w:rsidR="00B94187" w:rsidRDefault="00B94187" w:rsidP="00B94187">
      <w:r>
        <w:t xml:space="preserve">This was moved to </w:t>
      </w:r>
      <w:r w:rsidRPr="00901C13">
        <w:rPr>
          <w:b/>
          <w:bCs/>
        </w:rPr>
        <w:t>new agenda item 9.4</w:t>
      </w:r>
      <w:r>
        <w:t xml:space="preserve"> to allow more time to review the changes needed.</w:t>
      </w:r>
    </w:p>
    <w:p w14:paraId="61DC3A43" w14:textId="77777777" w:rsidR="002826F3" w:rsidRDefault="002826F3" w:rsidP="00B94187"/>
    <w:p w14:paraId="774CCF57" w14:textId="34590A58" w:rsidR="00B94187" w:rsidRDefault="00B94187" w:rsidP="00B94187">
      <w:pPr>
        <w:pBdr>
          <w:top w:val="single" w:sz="4" w:space="1" w:color="auto"/>
        </w:pBdr>
      </w:pPr>
      <w:r w:rsidRPr="00901C13">
        <w:rPr>
          <w:color w:val="0000FF"/>
        </w:rPr>
        <w:t>S2-210</w:t>
      </w:r>
      <w:r>
        <w:rPr>
          <w:color w:val="0000FF"/>
        </w:rPr>
        <w:t>53</w:t>
      </w:r>
      <w:r w:rsidRPr="00901C13">
        <w:rPr>
          <w:color w:val="0000FF"/>
        </w:rPr>
        <w:t>3</w:t>
      </w:r>
      <w:r>
        <w:rPr>
          <w:color w:val="0000FF"/>
        </w:rPr>
        <w:t>8</w:t>
      </w:r>
      <w:r>
        <w:t xml:space="preserve"> (CR) 23.401 CR3644 (Cat "A"): Handling of UE Radio Capability for Paging. (Source: Nokia, Nokia Shanghai Bell).</w:t>
      </w:r>
    </w:p>
    <w:p w14:paraId="58BB3BC2" w14:textId="77777777" w:rsidR="00B94187" w:rsidRPr="002264D9" w:rsidRDefault="00B94187" w:rsidP="00B94187">
      <w:pPr>
        <w:keepNext/>
        <w:rPr>
          <w:b/>
          <w:bCs/>
          <w:lang w:eastAsia="en-US"/>
        </w:rPr>
      </w:pPr>
      <w:r w:rsidRPr="002264D9">
        <w:rPr>
          <w:b/>
          <w:bCs/>
          <w:lang w:eastAsia="en-US"/>
        </w:rPr>
        <w:t>Discussion and conclusion:</w:t>
      </w:r>
    </w:p>
    <w:p w14:paraId="21F064C2" w14:textId="77777777" w:rsidR="00B94187" w:rsidRDefault="00B94187" w:rsidP="00B94187">
      <w:r>
        <w:t xml:space="preserve">This was moved to </w:t>
      </w:r>
      <w:r w:rsidRPr="00901C13">
        <w:rPr>
          <w:b/>
          <w:bCs/>
        </w:rPr>
        <w:t>new agenda item 9.4</w:t>
      </w:r>
      <w:r>
        <w:t xml:space="preserve"> to allow more time to review the changes needed.</w:t>
      </w:r>
    </w:p>
    <w:p w14:paraId="1DF70DBA" w14:textId="77777777" w:rsidR="00B94187" w:rsidRDefault="00B94187" w:rsidP="002264D9"/>
    <w:p w14:paraId="6870497A" w14:textId="3946255B" w:rsidR="00901C13" w:rsidRDefault="00901C13" w:rsidP="00901C13">
      <w:pPr>
        <w:pBdr>
          <w:top w:val="single" w:sz="4" w:space="1" w:color="auto"/>
        </w:pBdr>
      </w:pPr>
      <w:r w:rsidRPr="002264D9">
        <w:rPr>
          <w:color w:val="0000FF"/>
          <w:lang w:eastAsia="en-US"/>
        </w:rPr>
        <w:t>S2-21</w:t>
      </w:r>
      <w:r>
        <w:rPr>
          <w:color w:val="0000FF"/>
          <w:lang w:eastAsia="en-US"/>
        </w:rPr>
        <w:t>06559</w:t>
      </w:r>
      <w:r>
        <w:t xml:space="preserve"> </w:t>
      </w:r>
      <w:r w:rsidR="00B94187">
        <w:t xml:space="preserve">(CR) 23.503 CR0639R1 (Cat "F"): </w:t>
      </w:r>
      <w:r>
        <w:t>Clarifications on offline charging only indication</w:t>
      </w:r>
      <w:r w:rsidR="00B94187">
        <w:t xml:space="preserve">. (Source: Huawei, </w:t>
      </w:r>
      <w:proofErr w:type="spellStart"/>
      <w:r w:rsidR="00B94187">
        <w:t>HiSilicon</w:t>
      </w:r>
      <w:proofErr w:type="spellEnd"/>
      <w:r w:rsidR="00B94187">
        <w:t>)</w:t>
      </w:r>
    </w:p>
    <w:p w14:paraId="61DB6C06" w14:textId="77777777" w:rsidR="00901C13" w:rsidRPr="002264D9" w:rsidRDefault="00901C13" w:rsidP="00901C13">
      <w:pPr>
        <w:keepNext/>
        <w:rPr>
          <w:b/>
          <w:bCs/>
          <w:lang w:eastAsia="en-US"/>
        </w:rPr>
      </w:pPr>
      <w:r w:rsidRPr="002264D9">
        <w:rPr>
          <w:b/>
          <w:bCs/>
          <w:lang w:eastAsia="en-US"/>
        </w:rPr>
        <w:t>Discussion and conclusion:</w:t>
      </w:r>
    </w:p>
    <w:p w14:paraId="543F5C3D" w14:textId="51538949" w:rsidR="00901C13" w:rsidRDefault="00901C13" w:rsidP="002264D9">
      <w:proofErr w:type="spellStart"/>
      <w:r>
        <w:t>Matrixx</w:t>
      </w:r>
      <w:proofErr w:type="spellEnd"/>
      <w:r>
        <w:t xml:space="preserve"> commented that this CR should be endorsed and not forwarded for TSG approval. The status was updated to </w:t>
      </w:r>
      <w:r w:rsidRPr="00901C13">
        <w:rPr>
          <w:color w:val="FF0000"/>
        </w:rPr>
        <w:t>Endorsed</w:t>
      </w:r>
      <w:r>
        <w:t>.</w:t>
      </w:r>
    </w:p>
    <w:p w14:paraId="433AF207" w14:textId="77777777" w:rsidR="00901C13" w:rsidRPr="00901C13" w:rsidRDefault="00901C13" w:rsidP="002264D9"/>
    <w:p w14:paraId="44C8E93A" w14:textId="32408B47" w:rsidR="00901C13" w:rsidRDefault="00901C13" w:rsidP="00901C13">
      <w:pPr>
        <w:pBdr>
          <w:top w:val="single" w:sz="4" w:space="1" w:color="auto"/>
        </w:pBdr>
      </w:pPr>
      <w:bookmarkStart w:id="0" w:name="_Hlk80590747"/>
      <w:r w:rsidRPr="002264D9">
        <w:rPr>
          <w:color w:val="0000FF"/>
          <w:lang w:eastAsia="en-US"/>
        </w:rPr>
        <w:t>S2-21</w:t>
      </w:r>
      <w:r>
        <w:rPr>
          <w:color w:val="0000FF"/>
          <w:lang w:eastAsia="en-US"/>
        </w:rPr>
        <w:t>06219</w:t>
      </w:r>
      <w:r>
        <w:t xml:space="preserve"> </w:t>
      </w:r>
      <w:r w:rsidR="00B94187">
        <w:t>(CR) 23.502 CR3068 (Rel-17, 'F'): UE specific subscription proposal for AAA Server (Source: China Mobile)</w:t>
      </w:r>
    </w:p>
    <w:p w14:paraId="31EBC41F" w14:textId="77777777" w:rsidR="00B94187" w:rsidRPr="002264D9" w:rsidRDefault="00B94187" w:rsidP="00B94187">
      <w:pPr>
        <w:keepNext/>
        <w:rPr>
          <w:b/>
          <w:bCs/>
          <w:lang w:eastAsia="en-US"/>
        </w:rPr>
      </w:pPr>
      <w:r w:rsidRPr="002264D9">
        <w:rPr>
          <w:b/>
          <w:bCs/>
          <w:lang w:eastAsia="en-US"/>
        </w:rPr>
        <w:t>Discussion and conclusion:</w:t>
      </w:r>
    </w:p>
    <w:p w14:paraId="663A5B0A" w14:textId="56C7E472" w:rsidR="00B94187" w:rsidRDefault="00B94187" w:rsidP="00B94187">
      <w:r>
        <w:rPr>
          <w:lang w:eastAsia="en-US"/>
        </w:rPr>
        <w:t>Ericsson commented that these CRs (</w:t>
      </w:r>
      <w:r w:rsidRPr="002264D9">
        <w:rPr>
          <w:color w:val="0000FF"/>
          <w:lang w:eastAsia="en-US"/>
        </w:rPr>
        <w:t>S2-21</w:t>
      </w:r>
      <w:r>
        <w:rPr>
          <w:color w:val="0000FF"/>
          <w:lang w:eastAsia="en-US"/>
        </w:rPr>
        <w:t>06219</w:t>
      </w:r>
      <w:r>
        <w:t xml:space="preserve"> and </w:t>
      </w:r>
      <w:r w:rsidRPr="002264D9">
        <w:rPr>
          <w:color w:val="0000FF"/>
          <w:lang w:eastAsia="en-US"/>
        </w:rPr>
        <w:t>S2-21</w:t>
      </w:r>
      <w:r>
        <w:rPr>
          <w:color w:val="0000FF"/>
          <w:lang w:eastAsia="en-US"/>
        </w:rPr>
        <w:t>06593</w:t>
      </w:r>
      <w:r>
        <w:t>)</w:t>
      </w:r>
      <w:r>
        <w:rPr>
          <w:lang w:eastAsia="en-US"/>
        </w:rPr>
        <w:t xml:space="preserve"> were originally in agenda item 8.4 and the move was not noticed. The intention is to have a subscription-based mechanism, which should be discussed instead of the agreed versions. Suggested revisions were in the CC#2 folder, or they can be moved back to 8.4 for further discussion. The SA WG2 Chair suggested moving these</w:t>
      </w:r>
      <w:r w:rsidRPr="00901C13">
        <w:t xml:space="preserve"> to new agenda item 9.4 to all</w:t>
      </w:r>
      <w:r>
        <w:rPr>
          <w:lang w:eastAsia="en-US"/>
        </w:rPr>
        <w:t xml:space="preserve">ow more time to discuss this and avoid objections to the CRs and further discussion at TSG SA. China Mobile asked to keep these agreed and allow Ericsson to propose updates to TSG SA if they find it necessary. These were then left as </w:t>
      </w:r>
      <w:r w:rsidRPr="00901C13">
        <w:rPr>
          <w:color w:val="FF0000"/>
          <w:lang w:eastAsia="en-US"/>
        </w:rPr>
        <w:t>approved</w:t>
      </w:r>
      <w:r>
        <w:t>.</w:t>
      </w:r>
    </w:p>
    <w:p w14:paraId="308A14D1" w14:textId="77777777" w:rsidR="002826F3" w:rsidRPr="002826F3" w:rsidRDefault="002826F3" w:rsidP="00B94187">
      <w:pPr>
        <w:rPr>
          <w:b/>
          <w:bCs/>
        </w:rPr>
      </w:pPr>
      <w:r w:rsidRPr="002826F3">
        <w:rPr>
          <w:b/>
          <w:bCs/>
        </w:rPr>
        <w:t>Ericsson objected to these CRs and asked to extend the deadline to discuss the issues raised. The objections were after the expiration of the deadline and the originating company was not willing to continue discussion further as such the status of the documents remain approved.</w:t>
      </w:r>
    </w:p>
    <w:p w14:paraId="4F4A08FD" w14:textId="2B3F2563" w:rsidR="002826F3" w:rsidRPr="002826F3" w:rsidRDefault="002826F3" w:rsidP="00B94187">
      <w:pPr>
        <w:rPr>
          <w:b/>
          <w:bCs/>
          <w:color w:val="FF0000"/>
        </w:rPr>
      </w:pPr>
      <w:r w:rsidRPr="002826F3">
        <w:rPr>
          <w:b/>
          <w:bCs/>
          <w:color w:val="FF0000"/>
        </w:rPr>
        <w:t>Ericsson asked to record their objection and add following comments to the meeting minutes:</w:t>
      </w:r>
    </w:p>
    <w:p w14:paraId="36294BBE" w14:textId="0388C602" w:rsidR="00B94187" w:rsidRPr="00B94187" w:rsidRDefault="002826F3" w:rsidP="00B94187">
      <w:pPr>
        <w:rPr>
          <w:i/>
          <w:iCs/>
          <w:color w:val="FF0000"/>
        </w:rPr>
      </w:pPr>
      <w:r>
        <w:rPr>
          <w:i/>
          <w:iCs/>
          <w:color w:val="FF0000"/>
        </w:rPr>
        <w:t>Ericsson objected to the proposed solution with the reasoning that the solution was discussed during Rel-16 and it was agreed that it is not suitable to impact AMF (possibly at a VPLMN i.e. the HPLMN is disclosing HPLMN info with VPLMN unnecessarily) for forwarding AAA-S addresses but rather to handle AAA-S addresses within the HPLMN (i.e. currently configured in NSSAAF per S-NSSAI). Further the changes are not FASMO i.e. CR category should reflect that. Instead, Ericsson provided an alternative solution achieving the same result by NSSAAF retrieving the AAA-S address from UDM per UE and S-NSSAI.</w:t>
      </w:r>
    </w:p>
    <w:p w14:paraId="194FBB29" w14:textId="66DB9D70" w:rsidR="00901C13" w:rsidRDefault="00901C13" w:rsidP="00B94187">
      <w:pPr>
        <w:pBdr>
          <w:top w:val="single" w:sz="4" w:space="1" w:color="auto"/>
        </w:pBdr>
      </w:pPr>
      <w:r w:rsidRPr="002264D9">
        <w:rPr>
          <w:color w:val="0000FF"/>
          <w:lang w:eastAsia="en-US"/>
        </w:rPr>
        <w:t>S2-21</w:t>
      </w:r>
      <w:r>
        <w:rPr>
          <w:color w:val="0000FF"/>
          <w:lang w:eastAsia="en-US"/>
        </w:rPr>
        <w:t>06593</w:t>
      </w:r>
      <w:r>
        <w:t xml:space="preserve"> </w:t>
      </w:r>
      <w:r w:rsidR="00B94187">
        <w:t>(CR) 23.501 CR3172 (Rel-17, 'F'): NSSAAF Discovery and Selection based on S-NSSAI or UE ID Range (Source: China Mobile)</w:t>
      </w:r>
    </w:p>
    <w:p w14:paraId="23C48DCF" w14:textId="77777777" w:rsidR="00901C13" w:rsidRPr="002264D9" w:rsidRDefault="00901C13" w:rsidP="00901C13">
      <w:pPr>
        <w:keepNext/>
        <w:rPr>
          <w:b/>
          <w:bCs/>
          <w:lang w:eastAsia="en-US"/>
        </w:rPr>
      </w:pPr>
      <w:r w:rsidRPr="002264D9">
        <w:rPr>
          <w:b/>
          <w:bCs/>
          <w:lang w:eastAsia="en-US"/>
        </w:rPr>
        <w:t>Discussion and conclusion:</w:t>
      </w:r>
    </w:p>
    <w:p w14:paraId="6E0C5CFA" w14:textId="01A1A5B3" w:rsidR="004776EC" w:rsidRPr="00901C13" w:rsidRDefault="00901C13" w:rsidP="004776EC">
      <w:r>
        <w:rPr>
          <w:lang w:eastAsia="en-US"/>
        </w:rPr>
        <w:t>Ericsson commented that these</w:t>
      </w:r>
      <w:r w:rsidR="00B94187">
        <w:rPr>
          <w:lang w:eastAsia="en-US"/>
        </w:rPr>
        <w:t xml:space="preserve"> CRs (</w:t>
      </w:r>
      <w:r w:rsidR="00B94187" w:rsidRPr="002264D9">
        <w:rPr>
          <w:color w:val="0000FF"/>
          <w:lang w:eastAsia="en-US"/>
        </w:rPr>
        <w:t>S2-21</w:t>
      </w:r>
      <w:r w:rsidR="00B94187">
        <w:rPr>
          <w:color w:val="0000FF"/>
          <w:lang w:eastAsia="en-US"/>
        </w:rPr>
        <w:t>06219</w:t>
      </w:r>
      <w:r w:rsidR="00B94187">
        <w:t xml:space="preserve"> and </w:t>
      </w:r>
      <w:r w:rsidR="00B94187" w:rsidRPr="002264D9">
        <w:rPr>
          <w:color w:val="0000FF"/>
          <w:lang w:eastAsia="en-US"/>
        </w:rPr>
        <w:t>S2-21</w:t>
      </w:r>
      <w:r w:rsidR="00B94187">
        <w:rPr>
          <w:color w:val="0000FF"/>
          <w:lang w:eastAsia="en-US"/>
        </w:rPr>
        <w:t>06593</w:t>
      </w:r>
      <w:r w:rsidR="00B94187">
        <w:t>)</w:t>
      </w:r>
      <w:r>
        <w:rPr>
          <w:lang w:eastAsia="en-US"/>
        </w:rPr>
        <w:t xml:space="preserve"> were originally in </w:t>
      </w:r>
      <w:r w:rsidR="00B94187">
        <w:rPr>
          <w:lang w:eastAsia="en-US"/>
        </w:rPr>
        <w:t xml:space="preserve">agenda item </w:t>
      </w:r>
      <w:r>
        <w:rPr>
          <w:lang w:eastAsia="en-US"/>
        </w:rPr>
        <w:t>8.4 and the move was not noticed. The intention is to have a subscription-based mechanism, which should be discussed instead of the agreed versions. Suggested revisions were in the CC#2 folder, or they can be moved back to 8.4 for further discussion. The SA WG2 Chair suggested moving these</w:t>
      </w:r>
      <w:r w:rsidRPr="00901C13">
        <w:t xml:space="preserve"> to new agenda item 9.4 to all</w:t>
      </w:r>
      <w:r>
        <w:rPr>
          <w:lang w:eastAsia="en-US"/>
        </w:rPr>
        <w:t xml:space="preserve">ow more time to discuss this and avoid objections to the CRs and further discussion at TSG SA. China Mobile asked to keep these agreed and allow Ericsson to propose updates to TSG SA if they find it necessary. These were then left as </w:t>
      </w:r>
      <w:r w:rsidRPr="00901C13">
        <w:rPr>
          <w:color w:val="FF0000"/>
          <w:lang w:eastAsia="en-US"/>
        </w:rPr>
        <w:t>approved</w:t>
      </w:r>
      <w:r>
        <w:t>.</w:t>
      </w:r>
    </w:p>
    <w:p w14:paraId="4557F8BA" w14:textId="77777777" w:rsidR="002826F3" w:rsidRPr="002826F3" w:rsidRDefault="002826F3" w:rsidP="002826F3">
      <w:pPr>
        <w:rPr>
          <w:b/>
          <w:bCs/>
        </w:rPr>
      </w:pPr>
      <w:r w:rsidRPr="002826F3">
        <w:rPr>
          <w:b/>
          <w:bCs/>
        </w:rPr>
        <w:lastRenderedPageBreak/>
        <w:t>Ericsson objected to these CRs and asked to extend the deadline to discuss the issues raised. The objections were after the expiration of the deadline and the originating company was not willing to continue discussion further as such the status of the documents remain approved.</w:t>
      </w:r>
    </w:p>
    <w:p w14:paraId="5AEDD501" w14:textId="77777777" w:rsidR="002826F3" w:rsidRPr="002826F3" w:rsidRDefault="002826F3" w:rsidP="002826F3">
      <w:pPr>
        <w:rPr>
          <w:b/>
          <w:bCs/>
          <w:color w:val="FF0000"/>
        </w:rPr>
      </w:pPr>
      <w:r w:rsidRPr="002826F3">
        <w:rPr>
          <w:b/>
          <w:bCs/>
          <w:color w:val="FF0000"/>
        </w:rPr>
        <w:t>Ericsson asked to record their objection and add following comments to the meeting minutes:</w:t>
      </w:r>
    </w:p>
    <w:p w14:paraId="22540D47" w14:textId="522305B2" w:rsidR="00B94187" w:rsidRPr="00B94187" w:rsidRDefault="002826F3" w:rsidP="00901C13">
      <w:pPr>
        <w:rPr>
          <w:i/>
          <w:iCs/>
          <w:color w:val="FF0000"/>
        </w:rPr>
      </w:pPr>
      <w:r>
        <w:rPr>
          <w:i/>
          <w:iCs/>
          <w:color w:val="FF0000"/>
        </w:rPr>
        <w:t>Ericsson objected to the proposed CR as the CR cover sheet does not provide any justification for the proposal, i.e. in fact the cover sheet "Reason for change", "Summary of change" and "Consequences if not approved" is the same as for S2-2106219 i.e. the cover sheet is not related to the actual changes. Further the changes are not FASMO i.e. CR category should reflect that.</w:t>
      </w:r>
    </w:p>
    <w:p w14:paraId="38EA6867" w14:textId="50D1F941" w:rsidR="00B94187" w:rsidRDefault="00B94187" w:rsidP="00901C13"/>
    <w:bookmarkEnd w:id="0"/>
    <w:p w14:paraId="3D875D84" w14:textId="73F1C276" w:rsidR="00901C13" w:rsidRPr="00901C13" w:rsidRDefault="00901C13" w:rsidP="00901C13">
      <w:pPr>
        <w:pBdr>
          <w:top w:val="single" w:sz="4" w:space="1" w:color="auto"/>
        </w:pBdr>
      </w:pPr>
      <w:r w:rsidRPr="00901C13">
        <w:rPr>
          <w:color w:val="0000FF"/>
        </w:rPr>
        <w:t>S2-2106557</w:t>
      </w:r>
      <w:r>
        <w:t xml:space="preserve"> </w:t>
      </w:r>
      <w:r w:rsidR="00B94187">
        <w:t xml:space="preserve">(CR) 23.503 CR0607 (Cat "C"): </w:t>
      </w:r>
      <w:r>
        <w:t>DNN in URSP Traffic Descriptor and Route Selection Descriptor</w:t>
      </w:r>
      <w:r w:rsidR="00B94187">
        <w:t xml:space="preserve"> (Source: Ericsson, AT&amp;T)</w:t>
      </w:r>
    </w:p>
    <w:p w14:paraId="74D17CEC" w14:textId="77777777" w:rsidR="00901C13" w:rsidRPr="002264D9" w:rsidRDefault="00901C13" w:rsidP="00901C13">
      <w:pPr>
        <w:keepNext/>
        <w:rPr>
          <w:b/>
          <w:bCs/>
          <w:lang w:eastAsia="en-US"/>
        </w:rPr>
      </w:pPr>
      <w:r w:rsidRPr="002264D9">
        <w:rPr>
          <w:b/>
          <w:bCs/>
          <w:lang w:eastAsia="en-US"/>
        </w:rPr>
        <w:t>Discussion and conclusion:</w:t>
      </w:r>
    </w:p>
    <w:p w14:paraId="5062A911" w14:textId="685E5137" w:rsidR="00901C13" w:rsidRPr="00901C13" w:rsidRDefault="00901C13" w:rsidP="00901C13">
      <w:r>
        <w:t xml:space="preserve">Rev of </w:t>
      </w:r>
      <w:r w:rsidRPr="00901C13">
        <w:rPr>
          <w:color w:val="0000FF"/>
        </w:rPr>
        <w:t>S2-2105421r01</w:t>
      </w:r>
      <w:r>
        <w:t xml:space="preserve"> was agreed. Ericson asked to add: NOTE 2: 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 This was agreed and </w:t>
      </w:r>
      <w:r w:rsidRPr="00901C13">
        <w:rPr>
          <w:color w:val="0000FF"/>
        </w:rPr>
        <w:t>S2-2106557</w:t>
      </w:r>
      <w:r>
        <w:t xml:space="preserve"> remained </w:t>
      </w:r>
      <w:r w:rsidRPr="00C3284B">
        <w:rPr>
          <w:color w:val="FF0000"/>
          <w:lang w:eastAsia="en-US"/>
        </w:rPr>
        <w:t>approved</w:t>
      </w:r>
      <w:r>
        <w:t xml:space="preserve"> and should be provided with this addition.</w:t>
      </w:r>
    </w:p>
    <w:p w14:paraId="0E3CD4D0" w14:textId="77777777" w:rsidR="00901C13" w:rsidRDefault="00901C13" w:rsidP="00901C13"/>
    <w:p w14:paraId="618431C5" w14:textId="23B9056E" w:rsidR="004776EC" w:rsidRDefault="004776EC" w:rsidP="00DD3ABC">
      <w:pPr>
        <w:pStyle w:val="Heading1"/>
      </w:pPr>
      <w:r>
        <w:t>2</w:t>
      </w:r>
      <w:r>
        <w:tab/>
        <w:t xml:space="preserve">Any Rel-17 open issues for </w:t>
      </w:r>
      <w:proofErr w:type="spellStart"/>
      <w:r>
        <w:t>SoH</w:t>
      </w:r>
      <w:proofErr w:type="spellEnd"/>
      <w:r>
        <w:t>, if time permits</w:t>
      </w:r>
    </w:p>
    <w:p w14:paraId="60ECAF1E" w14:textId="20F7D6AE" w:rsidR="00901C13" w:rsidRPr="0063752E" w:rsidRDefault="00901C13" w:rsidP="00901C13">
      <w:pPr>
        <w:pBdr>
          <w:top w:val="single" w:sz="4" w:space="1" w:color="auto"/>
        </w:pBdr>
        <w:rPr>
          <w:b/>
          <w:bCs/>
          <w:lang w:eastAsia="en-US"/>
        </w:rPr>
      </w:pPr>
      <w:r w:rsidRPr="0063752E">
        <w:rPr>
          <w:b/>
          <w:bCs/>
          <w:lang w:eastAsia="en-US"/>
        </w:rPr>
        <w:t>The discussion on REDCAP for CC#2.pptx</w:t>
      </w:r>
      <w:r w:rsidR="00967492">
        <w:rPr>
          <w:b/>
          <w:bCs/>
          <w:lang w:eastAsia="en-US"/>
        </w:rPr>
        <w:t xml:space="preserve"> (China Mobile)</w:t>
      </w:r>
    </w:p>
    <w:p w14:paraId="7307019D" w14:textId="6953B950" w:rsidR="00901C13" w:rsidRDefault="00810F10" w:rsidP="00901C13">
      <w:pPr>
        <w:rPr>
          <w:lang w:eastAsia="en-US"/>
        </w:rPr>
      </w:pPr>
      <w:hyperlink r:id="rId9" w:history="1">
        <w:r w:rsidR="00901C13" w:rsidRPr="00AF690D">
          <w:rPr>
            <w:rStyle w:val="Hyperlink"/>
            <w:lang w:eastAsia="en-US"/>
          </w:rPr>
          <w:t>https://www.3gpp.org/ftp/tsg_sa/WG2_Arch/TSGS2_146E_Electronic_2021-08/INBOX/CCs/CC%232_2021-08-20_1300UTC/The%20discussion%20on%20REDCAP%20for%20CC%232.pptx</w:t>
        </w:r>
      </w:hyperlink>
    </w:p>
    <w:p w14:paraId="4BF92A66" w14:textId="703FFCC7" w:rsidR="00901C13" w:rsidRPr="00901C13" w:rsidRDefault="00901C13" w:rsidP="00901C13">
      <w:pPr>
        <w:pStyle w:val="FP"/>
        <w:keepNext/>
        <w:rPr>
          <w:b/>
          <w:bCs/>
          <w:lang w:eastAsia="en-US"/>
        </w:rPr>
      </w:pPr>
      <w:r w:rsidRPr="00901C13">
        <w:rPr>
          <w:b/>
          <w:bCs/>
          <w:lang w:eastAsia="en-US"/>
        </w:rPr>
        <w:t>Status</w:t>
      </w:r>
    </w:p>
    <w:p w14:paraId="38793C01" w14:textId="77777777" w:rsidR="00901C13" w:rsidRDefault="00901C13" w:rsidP="00901C13">
      <w:pPr>
        <w:pStyle w:val="FP"/>
        <w:keepNext/>
        <w:rPr>
          <w:lang w:eastAsia="en-US"/>
        </w:rPr>
      </w:pPr>
      <w:r>
        <w:rPr>
          <w:lang w:eastAsia="en-US"/>
        </w:rPr>
        <w:t xml:space="preserve">The common understanding in the contributions on </w:t>
      </w:r>
      <w:proofErr w:type="spellStart"/>
      <w:r>
        <w:rPr>
          <w:lang w:eastAsia="en-US"/>
        </w:rPr>
        <w:t>RedCap</w:t>
      </w:r>
      <w:proofErr w:type="spellEnd"/>
      <w:r>
        <w:rPr>
          <w:lang w:eastAsia="en-US"/>
        </w:rPr>
        <w:t xml:space="preserve"> in SA2#146e could be:</w:t>
      </w:r>
    </w:p>
    <w:p w14:paraId="78FC1C0D" w14:textId="132F0CB8" w:rsidR="00901C13" w:rsidRDefault="00901C13" w:rsidP="00901C13">
      <w:pPr>
        <w:pStyle w:val="B1"/>
      </w:pPr>
      <w:r>
        <w:tab/>
      </w:r>
      <w:proofErr w:type="spellStart"/>
      <w:r>
        <w:t>eDRX</w:t>
      </w:r>
      <w:proofErr w:type="spellEnd"/>
      <w:r>
        <w:t xml:space="preserve"> in CM-IDLE up to 10485.76s can be supported with reusing of </w:t>
      </w:r>
      <w:proofErr w:type="spellStart"/>
      <w:r>
        <w:t>hlcom</w:t>
      </w:r>
      <w:proofErr w:type="spellEnd"/>
      <w:r>
        <w:t>.</w:t>
      </w:r>
    </w:p>
    <w:p w14:paraId="2984634B" w14:textId="0F07A878" w:rsidR="00901C13" w:rsidRDefault="00901C13" w:rsidP="00901C13">
      <w:pPr>
        <w:pStyle w:val="B1"/>
      </w:pPr>
      <w:r>
        <w:tab/>
      </w:r>
      <w:proofErr w:type="spellStart"/>
      <w:r>
        <w:t>eDRX</w:t>
      </w:r>
      <w:proofErr w:type="spellEnd"/>
      <w:r>
        <w:t xml:space="preserve"> in CM-CONNECTED with </w:t>
      </w:r>
      <w:proofErr w:type="spellStart"/>
      <w:r>
        <w:t>RRC_Inactive</w:t>
      </w:r>
      <w:proofErr w:type="spellEnd"/>
      <w:r>
        <w:t xml:space="preserve"> between up to 10.24s can be supported.</w:t>
      </w:r>
    </w:p>
    <w:p w14:paraId="706AFF72" w14:textId="33D6AADB" w:rsidR="00901C13" w:rsidRDefault="00901C13" w:rsidP="00901C13">
      <w:pPr>
        <w:pStyle w:val="B1"/>
      </w:pPr>
      <w:r>
        <w:tab/>
        <w:t>The proposed WID in S2-2106148 matches this common understanding.</w:t>
      </w:r>
    </w:p>
    <w:p w14:paraId="530D1F26" w14:textId="482B27D4" w:rsidR="00901C13" w:rsidRDefault="00901C13" w:rsidP="00901C13">
      <w:pPr>
        <w:pStyle w:val="FP"/>
      </w:pPr>
      <w:r>
        <w:t xml:space="preserve">The support of </w:t>
      </w:r>
      <w:proofErr w:type="spellStart"/>
      <w:r>
        <w:t>eDRC</w:t>
      </w:r>
      <w:proofErr w:type="spellEnd"/>
      <w:r>
        <w:t xml:space="preserve"> in CM-CONNECTED with </w:t>
      </w:r>
      <w:proofErr w:type="spellStart"/>
      <w:r>
        <w:t>RRC_Inactive</w:t>
      </w:r>
      <w:proofErr w:type="spellEnd"/>
      <w:r>
        <w:t xml:space="preserve"> for </w:t>
      </w:r>
      <w:proofErr w:type="spellStart"/>
      <w:r>
        <w:t>eDRX</w:t>
      </w:r>
      <w:proofErr w:type="spellEnd"/>
      <w:r>
        <w:t xml:space="preserve"> intervals &gt; 10.24s is where there are differences in approach.</w:t>
      </w:r>
    </w:p>
    <w:p w14:paraId="4A861F25" w14:textId="77777777" w:rsidR="00901C13" w:rsidRPr="00901C13" w:rsidRDefault="00901C13" w:rsidP="00901C13">
      <w:pPr>
        <w:pStyle w:val="FP"/>
        <w:keepNext/>
        <w:rPr>
          <w:b/>
          <w:bCs/>
          <w:lang w:eastAsia="en-US"/>
        </w:rPr>
      </w:pPr>
      <w:r w:rsidRPr="00901C13">
        <w:rPr>
          <w:b/>
          <w:bCs/>
          <w:lang w:eastAsia="en-US"/>
        </w:rPr>
        <w:t>Observations:</w:t>
      </w:r>
    </w:p>
    <w:p w14:paraId="529FBEBA" w14:textId="3AA3CDE7" w:rsidR="00901C13" w:rsidRDefault="00901C13" w:rsidP="00901C13">
      <w:pPr>
        <w:pStyle w:val="B1"/>
      </w:pPr>
      <w:r>
        <w:tab/>
        <w:t>We are at the end of the release.</w:t>
      </w:r>
    </w:p>
    <w:p w14:paraId="16F89AD5" w14:textId="7A2787CB" w:rsidR="00901C13" w:rsidRDefault="00967492" w:rsidP="00901C13">
      <w:pPr>
        <w:pStyle w:val="B1"/>
      </w:pPr>
      <w:r>
        <w:tab/>
      </w:r>
      <w:r w:rsidR="00901C13">
        <w:t>Time is limited for studies of solutions/additional functionality.</w:t>
      </w:r>
    </w:p>
    <w:p w14:paraId="16E74320" w14:textId="59917167" w:rsidR="00901C13" w:rsidRDefault="00967492" w:rsidP="00901C13">
      <w:pPr>
        <w:pStyle w:val="B1"/>
      </w:pPr>
      <w:r>
        <w:tab/>
      </w:r>
      <w:r w:rsidR="00901C13">
        <w:t>LS exchanges with other groups required responses is not that feasible.</w:t>
      </w:r>
    </w:p>
    <w:p w14:paraId="3E78B34F" w14:textId="3BB86398" w:rsidR="00901C13" w:rsidRDefault="00967492" w:rsidP="00901C13">
      <w:pPr>
        <w:pStyle w:val="B1"/>
      </w:pPr>
      <w:r>
        <w:tab/>
      </w:r>
      <w:r w:rsidR="00901C13">
        <w:t>This is the 2nd meeting where support &gt; 10.24s is being discussed.</w:t>
      </w:r>
    </w:p>
    <w:p w14:paraId="14195718" w14:textId="77777777" w:rsidR="00901C13" w:rsidRPr="00901C13" w:rsidRDefault="00901C13" w:rsidP="00901C13">
      <w:pPr>
        <w:pStyle w:val="FP"/>
        <w:keepNext/>
        <w:rPr>
          <w:b/>
          <w:bCs/>
          <w:lang w:eastAsia="en-US"/>
        </w:rPr>
      </w:pPr>
      <w:r w:rsidRPr="00901C13">
        <w:rPr>
          <w:b/>
          <w:bCs/>
          <w:lang w:eastAsia="en-US"/>
        </w:rPr>
        <w:t>Questions:</w:t>
      </w:r>
    </w:p>
    <w:p w14:paraId="421792F2" w14:textId="5201EBF5" w:rsidR="00901C13" w:rsidRPr="00967492" w:rsidRDefault="00967492" w:rsidP="00967492">
      <w:pPr>
        <w:pStyle w:val="B1"/>
        <w:rPr>
          <w:b/>
          <w:bCs/>
        </w:rPr>
      </w:pPr>
      <w:r w:rsidRPr="00967492">
        <w:rPr>
          <w:b/>
          <w:bCs/>
        </w:rPr>
        <w:tab/>
      </w:r>
      <w:r w:rsidR="00901C13" w:rsidRPr="00967492">
        <w:rPr>
          <w:b/>
          <w:bCs/>
        </w:rPr>
        <w:t xml:space="preserve">Implement the non-controversial common baseline of CM-IDLE </w:t>
      </w:r>
      <w:proofErr w:type="spellStart"/>
      <w:r w:rsidR="00901C13" w:rsidRPr="00967492">
        <w:rPr>
          <w:b/>
          <w:bCs/>
        </w:rPr>
        <w:t>eDRX</w:t>
      </w:r>
      <w:proofErr w:type="spellEnd"/>
      <w:r w:rsidR="00901C13" w:rsidRPr="00967492">
        <w:rPr>
          <w:b/>
          <w:bCs/>
        </w:rPr>
        <w:t xml:space="preserve"> up to 10485.76s &amp; CM-CONNECTED with </w:t>
      </w:r>
      <w:proofErr w:type="spellStart"/>
      <w:r w:rsidR="00901C13" w:rsidRPr="00967492">
        <w:rPr>
          <w:b/>
          <w:bCs/>
        </w:rPr>
        <w:t>RRC_Inactive</w:t>
      </w:r>
      <w:proofErr w:type="spellEnd"/>
      <w:r w:rsidR="00901C13" w:rsidRPr="00967492">
        <w:rPr>
          <w:b/>
          <w:bCs/>
        </w:rPr>
        <w:t xml:space="preserve"> </w:t>
      </w:r>
      <w:proofErr w:type="spellStart"/>
      <w:r w:rsidR="00901C13" w:rsidRPr="00967492">
        <w:rPr>
          <w:b/>
          <w:bCs/>
        </w:rPr>
        <w:t>eDRX</w:t>
      </w:r>
      <w:proofErr w:type="spellEnd"/>
      <w:r w:rsidR="00901C13" w:rsidRPr="00967492">
        <w:rPr>
          <w:b/>
          <w:bCs/>
        </w:rPr>
        <w:t xml:space="preserve"> up to 10.24s, using S2-2106394 (merged with S2-2106175) and S2-2106161 as the basis?</w:t>
      </w:r>
    </w:p>
    <w:p w14:paraId="16C837C9" w14:textId="2EC5ED26" w:rsidR="00901C13" w:rsidRPr="00967492" w:rsidRDefault="00967492" w:rsidP="00967492">
      <w:pPr>
        <w:pStyle w:val="B1"/>
        <w:rPr>
          <w:b/>
          <w:bCs/>
        </w:rPr>
      </w:pPr>
      <w:r w:rsidRPr="00967492">
        <w:rPr>
          <w:b/>
          <w:bCs/>
        </w:rPr>
        <w:tab/>
      </w:r>
      <w:r w:rsidR="00901C13" w:rsidRPr="00967492">
        <w:rPr>
          <w:b/>
          <w:bCs/>
        </w:rPr>
        <w:t xml:space="preserve">Should </w:t>
      </w:r>
      <w:proofErr w:type="spellStart"/>
      <w:r w:rsidR="00901C13" w:rsidRPr="00967492">
        <w:rPr>
          <w:b/>
          <w:bCs/>
        </w:rPr>
        <w:t>RRC_Inactive</w:t>
      </w:r>
      <w:proofErr w:type="spellEnd"/>
      <w:r w:rsidR="00901C13" w:rsidRPr="00967492">
        <w:rPr>
          <w:b/>
          <w:bCs/>
        </w:rPr>
        <w:t xml:space="preserve"> with </w:t>
      </w:r>
      <w:proofErr w:type="spellStart"/>
      <w:r w:rsidR="00901C13" w:rsidRPr="00967492">
        <w:rPr>
          <w:b/>
          <w:bCs/>
        </w:rPr>
        <w:t>eDRX</w:t>
      </w:r>
      <w:proofErr w:type="spellEnd"/>
      <w:r w:rsidR="00901C13" w:rsidRPr="00967492">
        <w:rPr>
          <w:b/>
          <w:bCs/>
        </w:rPr>
        <w:t xml:space="preserve"> &gt; 10.24s be supported in Rel-17?</w:t>
      </w:r>
    </w:p>
    <w:p w14:paraId="7C875E77" w14:textId="77777777" w:rsidR="00901C13" w:rsidRDefault="00901C13" w:rsidP="00901C13">
      <w:pPr>
        <w:pStyle w:val="FP"/>
        <w:keepNext/>
        <w:rPr>
          <w:lang w:eastAsia="en-US"/>
        </w:rPr>
      </w:pPr>
    </w:p>
    <w:p w14:paraId="6ED5DD91" w14:textId="77777777" w:rsidR="00901C13" w:rsidRPr="002264D9" w:rsidRDefault="00901C13" w:rsidP="00901C13">
      <w:pPr>
        <w:keepNext/>
        <w:rPr>
          <w:b/>
          <w:bCs/>
          <w:lang w:eastAsia="en-US"/>
        </w:rPr>
      </w:pPr>
      <w:r w:rsidRPr="002264D9">
        <w:rPr>
          <w:b/>
          <w:bCs/>
          <w:lang w:eastAsia="en-US"/>
        </w:rPr>
        <w:t>Discussion and conclusion:</w:t>
      </w:r>
    </w:p>
    <w:p w14:paraId="0F62606E" w14:textId="575F3500" w:rsidR="00967492" w:rsidRDefault="00901C13" w:rsidP="00901C13">
      <w:pPr>
        <w:rPr>
          <w:lang w:eastAsia="en-US"/>
        </w:rPr>
      </w:pPr>
      <w:r>
        <w:rPr>
          <w:lang w:eastAsia="en-US"/>
        </w:rPr>
        <w:t xml:space="preserve">Ericsson commented that the rest of the meeting time should be used to further discuss this and did not </w:t>
      </w:r>
      <w:r w:rsidR="00967492">
        <w:rPr>
          <w:lang w:eastAsia="en-US"/>
        </w:rPr>
        <w:t xml:space="preserve">think a show of hands was necessary at this stage. Qualcomm commented that a Show of Hands would be useful to allow focus on a way forward which has not received any agreement between companies proposing different approaches. Nokia commented that they agreed that the controversial part does not need a </w:t>
      </w:r>
      <w:proofErr w:type="spellStart"/>
      <w:r w:rsidR="00967492">
        <w:rPr>
          <w:lang w:eastAsia="en-US"/>
        </w:rPr>
        <w:t>SoH</w:t>
      </w:r>
      <w:proofErr w:type="spellEnd"/>
      <w:r w:rsidR="00967492">
        <w:rPr>
          <w:lang w:eastAsia="en-US"/>
        </w:rPr>
        <w:t xml:space="preserve">, but the </w:t>
      </w:r>
      <w:proofErr w:type="spellStart"/>
      <w:r w:rsidR="00967492">
        <w:rPr>
          <w:lang w:eastAsia="en-US"/>
        </w:rPr>
        <w:t>RRC_Inactive</w:t>
      </w:r>
      <w:proofErr w:type="spellEnd"/>
      <w:r w:rsidR="00967492">
        <w:rPr>
          <w:lang w:eastAsia="en-US"/>
        </w:rPr>
        <w:t xml:space="preserve"> </w:t>
      </w:r>
      <w:proofErr w:type="spellStart"/>
      <w:r w:rsidR="00967492">
        <w:rPr>
          <w:lang w:eastAsia="en-US"/>
        </w:rPr>
        <w:t>eDRX</w:t>
      </w:r>
      <w:proofErr w:type="spellEnd"/>
      <w:r w:rsidR="00967492">
        <w:rPr>
          <w:lang w:eastAsia="en-US"/>
        </w:rPr>
        <w:t xml:space="preserve"> issue needs to be decided. It was reported that RAN have recommended to go beyond this </w:t>
      </w:r>
      <w:proofErr w:type="spellStart"/>
      <w:r w:rsidR="00967492">
        <w:rPr>
          <w:lang w:eastAsia="en-US"/>
        </w:rPr>
        <w:t>eDRX</w:t>
      </w:r>
      <w:proofErr w:type="spellEnd"/>
      <w:r w:rsidR="00967492">
        <w:rPr>
          <w:lang w:eastAsia="en-US"/>
        </w:rPr>
        <w:t xml:space="preserve"> cycle length. </w:t>
      </w:r>
    </w:p>
    <w:p w14:paraId="7A81318A" w14:textId="084EFB4D" w:rsidR="00967492" w:rsidRDefault="00967492" w:rsidP="00901C13">
      <w:pPr>
        <w:rPr>
          <w:lang w:eastAsia="en-US"/>
        </w:rPr>
      </w:pPr>
      <w:r>
        <w:rPr>
          <w:lang w:eastAsia="en-US"/>
        </w:rPr>
        <w:t>An informal Show of Hands was held on the second Question:</w:t>
      </w:r>
    </w:p>
    <w:p w14:paraId="5C58FCE3" w14:textId="5CEA6A9A" w:rsidR="00967492" w:rsidRPr="00967492" w:rsidRDefault="00967492" w:rsidP="00967492">
      <w:pPr>
        <w:pStyle w:val="FP"/>
        <w:keepNext/>
        <w:rPr>
          <w:b/>
          <w:bCs/>
          <w:lang w:eastAsia="en-US"/>
        </w:rPr>
      </w:pPr>
      <w:r w:rsidRPr="00967492">
        <w:rPr>
          <w:b/>
          <w:bCs/>
          <w:lang w:eastAsia="en-US"/>
        </w:rPr>
        <w:t xml:space="preserve">Should </w:t>
      </w:r>
      <w:proofErr w:type="spellStart"/>
      <w:r w:rsidRPr="00967492">
        <w:rPr>
          <w:b/>
          <w:bCs/>
          <w:lang w:eastAsia="en-US"/>
        </w:rPr>
        <w:t>RRC_Inactive</w:t>
      </w:r>
      <w:proofErr w:type="spellEnd"/>
      <w:r w:rsidRPr="00967492">
        <w:rPr>
          <w:b/>
          <w:bCs/>
          <w:lang w:eastAsia="en-US"/>
        </w:rPr>
        <w:t xml:space="preserve"> with </w:t>
      </w:r>
      <w:proofErr w:type="spellStart"/>
      <w:r w:rsidRPr="00967492">
        <w:rPr>
          <w:b/>
          <w:bCs/>
          <w:lang w:eastAsia="en-US"/>
        </w:rPr>
        <w:t>eDRX</w:t>
      </w:r>
      <w:proofErr w:type="spellEnd"/>
      <w:r w:rsidRPr="00967492">
        <w:rPr>
          <w:b/>
          <w:bCs/>
          <w:lang w:eastAsia="en-US"/>
        </w:rPr>
        <w:t xml:space="preserve"> &gt; 10.24s be supported in Rel-17?</w:t>
      </w:r>
    </w:p>
    <w:p w14:paraId="2808837E" w14:textId="3AB3F031" w:rsidR="00967492" w:rsidRPr="00967492" w:rsidRDefault="00967492" w:rsidP="00967492">
      <w:pPr>
        <w:pStyle w:val="FP"/>
        <w:keepNext/>
        <w:rPr>
          <w:b/>
          <w:bCs/>
          <w:lang w:eastAsia="en-US"/>
        </w:rPr>
      </w:pPr>
      <w:r w:rsidRPr="00967492">
        <w:rPr>
          <w:b/>
          <w:bCs/>
          <w:lang w:eastAsia="en-US"/>
        </w:rPr>
        <w:tab/>
        <w:t>Yes:</w:t>
      </w:r>
      <w:r w:rsidRPr="00967492">
        <w:rPr>
          <w:b/>
          <w:bCs/>
          <w:lang w:eastAsia="en-US"/>
        </w:rPr>
        <w:tab/>
        <w:t>9</w:t>
      </w:r>
    </w:p>
    <w:p w14:paraId="1E531FB6" w14:textId="284333B8" w:rsidR="00967492" w:rsidRDefault="00967492" w:rsidP="00967492">
      <w:pPr>
        <w:pStyle w:val="FP"/>
        <w:keepNext/>
        <w:rPr>
          <w:b/>
          <w:bCs/>
          <w:lang w:eastAsia="en-US"/>
        </w:rPr>
      </w:pPr>
      <w:r w:rsidRPr="00967492">
        <w:rPr>
          <w:b/>
          <w:bCs/>
          <w:lang w:eastAsia="en-US"/>
        </w:rPr>
        <w:tab/>
        <w:t>No:</w:t>
      </w:r>
      <w:r w:rsidRPr="00967492">
        <w:rPr>
          <w:b/>
          <w:bCs/>
          <w:lang w:eastAsia="en-US"/>
        </w:rPr>
        <w:tab/>
      </w:r>
      <w:r>
        <w:rPr>
          <w:b/>
          <w:bCs/>
          <w:lang w:eastAsia="en-US"/>
        </w:rPr>
        <w:t>9</w:t>
      </w:r>
    </w:p>
    <w:p w14:paraId="3523DF01" w14:textId="77777777" w:rsidR="00967492" w:rsidRPr="00967492" w:rsidRDefault="00967492" w:rsidP="00967492">
      <w:pPr>
        <w:pStyle w:val="FP"/>
        <w:keepNext/>
        <w:rPr>
          <w:b/>
          <w:bCs/>
          <w:lang w:eastAsia="en-US"/>
        </w:rPr>
      </w:pPr>
    </w:p>
    <w:p w14:paraId="19809988" w14:textId="2372A13C" w:rsidR="00967492" w:rsidRDefault="00967492" w:rsidP="00967492">
      <w:pPr>
        <w:rPr>
          <w:lang w:eastAsia="en-US"/>
        </w:rPr>
      </w:pPr>
      <w:r>
        <w:rPr>
          <w:lang w:eastAsia="en-US"/>
        </w:rPr>
        <w:t>The SA WG2 Chair asked if there were any companies with issue concerning the first Question:</w:t>
      </w:r>
    </w:p>
    <w:p w14:paraId="758EBF76" w14:textId="665950EE" w:rsidR="00967492" w:rsidRPr="00967492" w:rsidRDefault="00967492" w:rsidP="00967492">
      <w:pPr>
        <w:pStyle w:val="FP"/>
        <w:keepNext/>
        <w:rPr>
          <w:b/>
          <w:bCs/>
          <w:lang w:eastAsia="en-US"/>
        </w:rPr>
      </w:pPr>
      <w:r>
        <w:rPr>
          <w:b/>
          <w:bCs/>
          <w:lang w:eastAsia="en-US"/>
        </w:rPr>
        <w:t xml:space="preserve">Implement the non-controversial common baseline of CM-IDLE </w:t>
      </w:r>
      <w:proofErr w:type="spellStart"/>
      <w:r>
        <w:rPr>
          <w:b/>
          <w:bCs/>
          <w:lang w:eastAsia="en-US"/>
        </w:rPr>
        <w:t>eDRX</w:t>
      </w:r>
      <w:proofErr w:type="spellEnd"/>
      <w:r>
        <w:rPr>
          <w:b/>
          <w:bCs/>
          <w:lang w:eastAsia="en-US"/>
        </w:rPr>
        <w:t xml:space="preserve"> up to 10485.76s &amp; CM-CONNECTED with </w:t>
      </w:r>
      <w:proofErr w:type="spellStart"/>
      <w:r>
        <w:rPr>
          <w:b/>
          <w:bCs/>
          <w:lang w:eastAsia="en-US"/>
        </w:rPr>
        <w:t>RRC_Inactive</w:t>
      </w:r>
      <w:proofErr w:type="spellEnd"/>
      <w:r>
        <w:rPr>
          <w:b/>
          <w:bCs/>
          <w:lang w:eastAsia="en-US"/>
        </w:rPr>
        <w:t xml:space="preserve"> </w:t>
      </w:r>
      <w:proofErr w:type="spellStart"/>
      <w:r>
        <w:rPr>
          <w:b/>
          <w:bCs/>
          <w:lang w:eastAsia="en-US"/>
        </w:rPr>
        <w:t>eDRX</w:t>
      </w:r>
      <w:proofErr w:type="spellEnd"/>
      <w:r>
        <w:rPr>
          <w:b/>
          <w:bCs/>
          <w:lang w:eastAsia="en-US"/>
        </w:rPr>
        <w:t xml:space="preserve"> up to 10.24s, using S2-2106394 (merged with S2-2106175) and S2-2106161 as the basis?</w:t>
      </w:r>
    </w:p>
    <w:p w14:paraId="481586BD" w14:textId="2FD850B7" w:rsidR="00967492" w:rsidRPr="00967492" w:rsidRDefault="00967492" w:rsidP="00967492">
      <w:pPr>
        <w:pStyle w:val="FP"/>
        <w:keepNext/>
        <w:rPr>
          <w:b/>
          <w:bCs/>
          <w:lang w:eastAsia="en-US"/>
        </w:rPr>
      </w:pPr>
    </w:p>
    <w:p w14:paraId="590B6CD2" w14:textId="6EDA9DF7" w:rsidR="00967492" w:rsidRDefault="00967492" w:rsidP="00901C13">
      <w:pPr>
        <w:rPr>
          <w:lang w:eastAsia="en-US"/>
        </w:rPr>
      </w:pPr>
      <w:r>
        <w:rPr>
          <w:lang w:eastAsia="en-US"/>
        </w:rPr>
        <w:t>Ericsson raised an issue with using existing CRs at this point.</w:t>
      </w:r>
    </w:p>
    <w:p w14:paraId="53EAF9D3" w14:textId="6321D62C" w:rsidR="00967492" w:rsidRDefault="00967492" w:rsidP="00901C13">
      <w:pPr>
        <w:rPr>
          <w:lang w:eastAsia="en-US"/>
        </w:rPr>
      </w:pPr>
      <w:r>
        <w:rPr>
          <w:lang w:eastAsia="en-US"/>
        </w:rPr>
        <w:t xml:space="preserve">AT&amp;T asked whether companies who answered 'No' to Q2 do not think this is feasible only for Rel-17 or technically infeasible. Huawei suggested that this issue is open for Rel-18. This should be discussed off-line. </w:t>
      </w:r>
    </w:p>
    <w:p w14:paraId="3B1BAD68" w14:textId="77777777" w:rsidR="00967492" w:rsidRDefault="00967492" w:rsidP="00901C13">
      <w:pPr>
        <w:rPr>
          <w:lang w:eastAsia="en-US"/>
        </w:rPr>
      </w:pPr>
    </w:p>
    <w:p w14:paraId="0C12218F" w14:textId="380A53B8" w:rsidR="004776EC" w:rsidRPr="0063752E" w:rsidRDefault="0063752E" w:rsidP="0063752E">
      <w:pPr>
        <w:pBdr>
          <w:top w:val="single" w:sz="4" w:space="1" w:color="auto"/>
        </w:pBdr>
        <w:rPr>
          <w:b/>
          <w:bCs/>
          <w:lang w:eastAsia="en-US"/>
        </w:rPr>
      </w:pPr>
      <w:r w:rsidRPr="0063752E">
        <w:rPr>
          <w:b/>
          <w:bCs/>
          <w:lang w:eastAsia="en-US"/>
        </w:rPr>
        <w:t xml:space="preserve">EC </w:t>
      </w:r>
      <w:proofErr w:type="spellStart"/>
      <w:r w:rsidRPr="0063752E">
        <w:rPr>
          <w:b/>
          <w:bCs/>
          <w:lang w:eastAsia="en-US"/>
        </w:rPr>
        <w:t>SoH</w:t>
      </w:r>
      <w:proofErr w:type="spellEnd"/>
      <w:r w:rsidRPr="0063752E">
        <w:rPr>
          <w:b/>
          <w:bCs/>
          <w:lang w:eastAsia="en-US"/>
        </w:rPr>
        <w:t xml:space="preserve"> on Guaranteeing UE using DNS setting configured by 5GC_CC#2 v4.pptx</w:t>
      </w:r>
      <w:r w:rsidR="00967492">
        <w:rPr>
          <w:b/>
          <w:bCs/>
          <w:lang w:eastAsia="en-US"/>
        </w:rPr>
        <w:t xml:space="preserve"> (Huawei)</w:t>
      </w:r>
    </w:p>
    <w:p w14:paraId="3DA9DCC8" w14:textId="520F7B1A" w:rsidR="0063752E" w:rsidRDefault="00810F10" w:rsidP="004776EC">
      <w:pPr>
        <w:rPr>
          <w:lang w:eastAsia="en-US"/>
        </w:rPr>
      </w:pPr>
      <w:hyperlink r:id="rId10" w:history="1">
        <w:r w:rsidR="0063752E" w:rsidRPr="00AF690D">
          <w:rPr>
            <w:rStyle w:val="Hyperlink"/>
            <w:lang w:eastAsia="en-US"/>
          </w:rPr>
          <w:t>https://www.3gpp.org/ftp/tsg_sa/WG2_Arch/TSGS2_146E_Electronic_2021-08/INBOX/CCs/CC%232_2021-08-20_1300UTC/EC%20SoH%20on%20Guaranteeing%20UE%20using%20DNS%20setting%20configured%20by%205GC_CC%232%20v4.pptx</w:t>
        </w:r>
      </w:hyperlink>
    </w:p>
    <w:p w14:paraId="62406AAC" w14:textId="1806241C" w:rsidR="00967492" w:rsidRPr="00967492" w:rsidRDefault="00967492" w:rsidP="00967492">
      <w:pPr>
        <w:pStyle w:val="FP"/>
        <w:keepNext/>
        <w:rPr>
          <w:b/>
          <w:bCs/>
          <w:lang w:eastAsia="en-US"/>
        </w:rPr>
      </w:pPr>
      <w:r w:rsidRPr="00967492">
        <w:rPr>
          <w:b/>
          <w:bCs/>
          <w:lang w:eastAsia="en-US"/>
        </w:rPr>
        <w:t>Background</w:t>
      </w:r>
    </w:p>
    <w:p w14:paraId="378FBA3B" w14:textId="77777777" w:rsidR="00967492" w:rsidRDefault="00967492" w:rsidP="00967492">
      <w:pPr>
        <w:pStyle w:val="FP"/>
        <w:keepNext/>
        <w:rPr>
          <w:lang w:eastAsia="en-US"/>
        </w:rPr>
      </w:pPr>
      <w:r>
        <w:rPr>
          <w:lang w:eastAsia="en-US"/>
        </w:rPr>
        <w:t>EASDF was introduced in TS 23.548 to handle UE DNS messages.</w:t>
      </w:r>
    </w:p>
    <w:p w14:paraId="2B613200" w14:textId="77777777" w:rsidR="00967492" w:rsidRDefault="00967492" w:rsidP="00967492">
      <w:pPr>
        <w:pStyle w:val="FP"/>
        <w:keepNext/>
        <w:rPr>
          <w:lang w:eastAsia="en-US"/>
        </w:rPr>
      </w:pPr>
      <w:r>
        <w:rPr>
          <w:lang w:eastAsia="en-US"/>
        </w:rPr>
        <w:t>The issue on "how to handle the DNS messages if UE don't use DNS configuration provided by 5GC" was discussed since SA2 #143 meeting but no conclusion was achieved. Related EN:</w:t>
      </w:r>
    </w:p>
    <w:p w14:paraId="00164BBF" w14:textId="77777777" w:rsidR="00967492" w:rsidRDefault="00967492" w:rsidP="00967492">
      <w:pPr>
        <w:pStyle w:val="FP"/>
        <w:keepNext/>
        <w:tabs>
          <w:tab w:val="clear" w:pos="567"/>
          <w:tab w:val="clear" w:pos="851"/>
          <w:tab w:val="clear" w:pos="1134"/>
          <w:tab w:val="clear" w:pos="1701"/>
        </w:tabs>
        <w:ind w:left="1418" w:hanging="1418"/>
        <w:rPr>
          <w:lang w:eastAsia="en-US"/>
        </w:rPr>
      </w:pPr>
      <w:r>
        <w:rPr>
          <w:lang w:eastAsia="en-US"/>
        </w:rPr>
        <w:t>Editor's note:</w:t>
      </w:r>
      <w:r>
        <w:rPr>
          <w:lang w:eastAsia="en-US"/>
        </w:rPr>
        <w:tab/>
        <w:t>How to guarantee that the UE uses the EASDF's IP address for the subsequent DSN Query in step 8 is FFS.</w:t>
      </w:r>
    </w:p>
    <w:p w14:paraId="20EE2380" w14:textId="77777777" w:rsidR="00967492" w:rsidRDefault="00967492" w:rsidP="00967492">
      <w:pPr>
        <w:pStyle w:val="FP"/>
        <w:keepNext/>
        <w:rPr>
          <w:lang w:eastAsia="en-US"/>
        </w:rPr>
      </w:pPr>
      <w:r>
        <w:rPr>
          <w:lang w:eastAsia="en-US"/>
        </w:rPr>
        <w:t>Companies have different views on whether/how UE/NW can ensure the DNS messages are sent to DNS servers configured by 5GC.</w:t>
      </w:r>
    </w:p>
    <w:p w14:paraId="461CC2C1" w14:textId="341F31A8" w:rsidR="00967492" w:rsidRDefault="00967492" w:rsidP="00967492">
      <w:pPr>
        <w:pStyle w:val="FP"/>
        <w:keepNext/>
        <w:rPr>
          <w:lang w:eastAsia="en-US"/>
        </w:rPr>
      </w:pPr>
    </w:p>
    <w:p w14:paraId="2BC0C6D6" w14:textId="1D98BA30" w:rsidR="00967492" w:rsidRPr="00967492" w:rsidRDefault="00967492" w:rsidP="00967492">
      <w:pPr>
        <w:pStyle w:val="FP"/>
        <w:keepNext/>
        <w:rPr>
          <w:b/>
          <w:bCs/>
          <w:lang w:eastAsia="en-US"/>
        </w:rPr>
      </w:pPr>
      <w:r w:rsidRPr="00967492">
        <w:rPr>
          <w:b/>
          <w:bCs/>
          <w:lang w:eastAsia="en-US"/>
        </w:rPr>
        <w:t xml:space="preserve">Questions for </w:t>
      </w:r>
      <w:proofErr w:type="spellStart"/>
      <w:r w:rsidRPr="00967492">
        <w:rPr>
          <w:b/>
          <w:bCs/>
          <w:lang w:eastAsia="en-US"/>
        </w:rPr>
        <w:t>SoH</w:t>
      </w:r>
      <w:proofErr w:type="spellEnd"/>
      <w:r w:rsidRPr="00967492">
        <w:rPr>
          <w:b/>
          <w:bCs/>
          <w:lang w:eastAsia="en-US"/>
        </w:rPr>
        <w:t xml:space="preserve"> on SA2 #146E CC#2</w:t>
      </w:r>
    </w:p>
    <w:p w14:paraId="2D6613AD" w14:textId="77777777" w:rsidR="00967492" w:rsidRDefault="00967492" w:rsidP="00967492">
      <w:pPr>
        <w:pStyle w:val="FP"/>
        <w:keepNext/>
        <w:rPr>
          <w:lang w:eastAsia="en-US"/>
        </w:rPr>
      </w:pPr>
      <w:r>
        <w:rPr>
          <w:lang w:eastAsia="en-US"/>
        </w:rPr>
        <w:t>Can the EN be removed by:</w:t>
      </w:r>
    </w:p>
    <w:p w14:paraId="13FBD715" w14:textId="71505309" w:rsidR="00967492" w:rsidRPr="00967492" w:rsidRDefault="00967492" w:rsidP="00967492">
      <w:pPr>
        <w:pStyle w:val="B1"/>
        <w:rPr>
          <w:b/>
          <w:bCs/>
        </w:rPr>
      </w:pPr>
      <w:r w:rsidRPr="00967492">
        <w:rPr>
          <w:b/>
          <w:bCs/>
        </w:rPr>
        <w:tab/>
        <w:t>Q1: No additional work (S2-2105984)</w:t>
      </w:r>
    </w:p>
    <w:p w14:paraId="080953B4" w14:textId="318E72C3" w:rsidR="00967492" w:rsidRPr="00967492" w:rsidRDefault="00967492" w:rsidP="00967492">
      <w:pPr>
        <w:pStyle w:val="B1"/>
        <w:rPr>
          <w:b/>
          <w:bCs/>
        </w:rPr>
      </w:pPr>
      <w:r w:rsidRPr="00967492">
        <w:rPr>
          <w:b/>
          <w:bCs/>
        </w:rPr>
        <w:tab/>
        <w:t>Q2a): Sending an indication to UE (S2-2106256)</w:t>
      </w:r>
    </w:p>
    <w:p w14:paraId="21B32841" w14:textId="40D56B4C" w:rsidR="00967492" w:rsidRPr="00967492" w:rsidRDefault="00967492" w:rsidP="00967492">
      <w:pPr>
        <w:pStyle w:val="B1"/>
        <w:rPr>
          <w:b/>
          <w:bCs/>
        </w:rPr>
      </w:pPr>
      <w:r w:rsidRPr="00967492">
        <w:rPr>
          <w:b/>
          <w:bCs/>
        </w:rPr>
        <w:tab/>
        <w:t>Q2b): Defining optional EDC and services in UE (S2-2106480r04)</w:t>
      </w:r>
    </w:p>
    <w:p w14:paraId="6BA0A129" w14:textId="56820EE3" w:rsidR="00967492" w:rsidRPr="00967492" w:rsidRDefault="00967492" w:rsidP="00967492">
      <w:pPr>
        <w:pStyle w:val="B1"/>
        <w:rPr>
          <w:b/>
          <w:bCs/>
        </w:rPr>
      </w:pPr>
      <w:r w:rsidRPr="00967492">
        <w:rPr>
          <w:b/>
          <w:bCs/>
        </w:rPr>
        <w:tab/>
        <w:t>Q2c): Sending an indication (DNS is for edge services) to UE + Define optional EDC and services in UE. (Indication + S2-2106480r04)</w:t>
      </w:r>
    </w:p>
    <w:p w14:paraId="7AA25EF7" w14:textId="5681F0DB" w:rsidR="00967492" w:rsidRPr="00967492" w:rsidRDefault="00967492" w:rsidP="00967492">
      <w:pPr>
        <w:pStyle w:val="B1"/>
        <w:rPr>
          <w:b/>
          <w:bCs/>
        </w:rPr>
      </w:pPr>
      <w:r w:rsidRPr="00967492">
        <w:rPr>
          <w:b/>
          <w:bCs/>
        </w:rPr>
        <w:tab/>
        <w:t>Q3: UPF based detection (S2-S2-2105579)</w:t>
      </w:r>
    </w:p>
    <w:p w14:paraId="7030D6C1" w14:textId="06762027" w:rsidR="00967492" w:rsidRDefault="00967492" w:rsidP="00967492">
      <w:pPr>
        <w:pStyle w:val="FP"/>
        <w:keepNext/>
        <w:rPr>
          <w:lang w:eastAsia="en-US"/>
        </w:rPr>
      </w:pPr>
    </w:p>
    <w:p w14:paraId="3A4ECEC4" w14:textId="77777777" w:rsidR="00901C13" w:rsidRPr="002264D9" w:rsidRDefault="00901C13" w:rsidP="00901C13">
      <w:pPr>
        <w:keepNext/>
        <w:rPr>
          <w:b/>
          <w:bCs/>
          <w:lang w:eastAsia="en-US"/>
        </w:rPr>
      </w:pPr>
      <w:r w:rsidRPr="002264D9">
        <w:rPr>
          <w:b/>
          <w:bCs/>
          <w:lang w:eastAsia="en-US"/>
        </w:rPr>
        <w:t>Discussion and conclusion:</w:t>
      </w:r>
    </w:p>
    <w:p w14:paraId="05BBDE15" w14:textId="627E6325" w:rsidR="0063752E" w:rsidRDefault="00967492" w:rsidP="004776EC">
      <w:pPr>
        <w:rPr>
          <w:lang w:eastAsia="en-US"/>
        </w:rPr>
      </w:pPr>
      <w:r>
        <w:rPr>
          <w:lang w:eastAsia="en-US"/>
        </w:rPr>
        <w:t>Nokia suggested removing Q3 as it is an orthogonal issue. Vivo raised concerns over Q2b and Q2c as there had been overwhelming objection over e-mail on these options. Samsung suggested removing Q2c. Huawei clarified that Q2a is not fully covered by Q2c. Apple commented that the TS needs to be completed without indicating further work which is beyond the scope of SA WG2. Tencent commented that Q2a also includes 2 Editor's Notes. Deutsche Telekom commented that the issue for them is that the Editor's Notes need to be resolved, rather than indicating it is up to implementation. Qualcomm suggested that 2C can be removed if companies are not happy with it and replied that the work is in scope of SA WG2. (Q1 was modified as below).</w:t>
      </w:r>
    </w:p>
    <w:p w14:paraId="3FBC81FA" w14:textId="78D5FD59" w:rsidR="00967492" w:rsidRPr="00967492" w:rsidRDefault="00967492" w:rsidP="00967492">
      <w:pPr>
        <w:pStyle w:val="B1"/>
        <w:rPr>
          <w:b/>
          <w:bCs/>
        </w:rPr>
      </w:pPr>
      <w:r w:rsidRPr="00967492">
        <w:rPr>
          <w:b/>
          <w:bCs/>
        </w:rPr>
        <w:t xml:space="preserve">Q1: </w:t>
      </w:r>
      <w:r>
        <w:rPr>
          <w:b/>
          <w:bCs/>
        </w:rPr>
        <w:t>Remove editor's note with n</w:t>
      </w:r>
      <w:r w:rsidRPr="00967492">
        <w:rPr>
          <w:b/>
          <w:bCs/>
        </w:rPr>
        <w:t>o additional work (S2-2105984)</w:t>
      </w:r>
    </w:p>
    <w:p w14:paraId="356E61F3" w14:textId="1B89CA47" w:rsidR="00967492" w:rsidRPr="00967492" w:rsidRDefault="00967492" w:rsidP="00967492">
      <w:pPr>
        <w:pStyle w:val="FP"/>
        <w:keepNext/>
        <w:rPr>
          <w:b/>
          <w:bCs/>
          <w:lang w:eastAsia="en-US"/>
        </w:rPr>
      </w:pPr>
      <w:r w:rsidRPr="00967492">
        <w:rPr>
          <w:b/>
          <w:bCs/>
          <w:lang w:eastAsia="en-US"/>
        </w:rPr>
        <w:tab/>
        <w:t>Yes:</w:t>
      </w:r>
      <w:r w:rsidRPr="00967492">
        <w:rPr>
          <w:b/>
          <w:bCs/>
          <w:lang w:eastAsia="en-US"/>
        </w:rPr>
        <w:tab/>
      </w:r>
      <w:r>
        <w:rPr>
          <w:b/>
          <w:bCs/>
          <w:lang w:eastAsia="en-US"/>
        </w:rPr>
        <w:t>14</w:t>
      </w:r>
    </w:p>
    <w:p w14:paraId="66B078A6" w14:textId="7957B28E" w:rsidR="00967492" w:rsidRDefault="00967492" w:rsidP="00967492">
      <w:pPr>
        <w:pStyle w:val="FP"/>
        <w:keepNext/>
        <w:rPr>
          <w:b/>
          <w:bCs/>
          <w:lang w:eastAsia="en-US"/>
        </w:rPr>
      </w:pPr>
      <w:r w:rsidRPr="00967492">
        <w:rPr>
          <w:b/>
          <w:bCs/>
          <w:lang w:eastAsia="en-US"/>
        </w:rPr>
        <w:tab/>
        <w:t>No:</w:t>
      </w:r>
      <w:r w:rsidRPr="00967492">
        <w:rPr>
          <w:b/>
          <w:bCs/>
          <w:lang w:eastAsia="en-US"/>
        </w:rPr>
        <w:tab/>
      </w:r>
      <w:r>
        <w:rPr>
          <w:b/>
          <w:bCs/>
          <w:lang w:eastAsia="en-US"/>
        </w:rPr>
        <w:t>14</w:t>
      </w:r>
    </w:p>
    <w:p w14:paraId="6E8CB387" w14:textId="26D045B2" w:rsidR="00967492" w:rsidRPr="00967492" w:rsidRDefault="00967492" w:rsidP="00967492">
      <w:pPr>
        <w:pStyle w:val="B1"/>
        <w:rPr>
          <w:b/>
          <w:bCs/>
        </w:rPr>
      </w:pPr>
      <w:r w:rsidRPr="00967492">
        <w:rPr>
          <w:b/>
          <w:bCs/>
        </w:rPr>
        <w:t>Q2a): Sending an indication to UE (S2-2106256)</w:t>
      </w:r>
    </w:p>
    <w:p w14:paraId="23A20E88" w14:textId="68618320" w:rsidR="00967492" w:rsidRPr="00967492" w:rsidRDefault="00967492" w:rsidP="00967492">
      <w:pPr>
        <w:pStyle w:val="FP"/>
        <w:keepNext/>
        <w:rPr>
          <w:b/>
          <w:bCs/>
          <w:lang w:eastAsia="en-US"/>
        </w:rPr>
      </w:pPr>
      <w:r w:rsidRPr="00967492">
        <w:rPr>
          <w:b/>
          <w:bCs/>
          <w:lang w:eastAsia="en-US"/>
        </w:rPr>
        <w:tab/>
        <w:t>Yes:</w:t>
      </w:r>
      <w:r w:rsidRPr="00967492">
        <w:rPr>
          <w:b/>
          <w:bCs/>
          <w:lang w:eastAsia="en-US"/>
        </w:rPr>
        <w:tab/>
      </w:r>
      <w:r>
        <w:rPr>
          <w:b/>
          <w:bCs/>
          <w:lang w:eastAsia="en-US"/>
        </w:rPr>
        <w:t>10</w:t>
      </w:r>
    </w:p>
    <w:p w14:paraId="1B143EE4" w14:textId="48C96867" w:rsidR="00967492" w:rsidRDefault="00967492" w:rsidP="00967492">
      <w:pPr>
        <w:pStyle w:val="FP"/>
        <w:keepNext/>
        <w:rPr>
          <w:b/>
          <w:bCs/>
          <w:lang w:eastAsia="en-US"/>
        </w:rPr>
      </w:pPr>
      <w:r w:rsidRPr="00967492">
        <w:rPr>
          <w:b/>
          <w:bCs/>
          <w:lang w:eastAsia="en-US"/>
        </w:rPr>
        <w:tab/>
        <w:t>No:</w:t>
      </w:r>
      <w:r w:rsidRPr="00967492">
        <w:rPr>
          <w:b/>
          <w:bCs/>
          <w:lang w:eastAsia="en-US"/>
        </w:rPr>
        <w:tab/>
      </w:r>
      <w:r>
        <w:rPr>
          <w:b/>
          <w:bCs/>
          <w:lang w:eastAsia="en-US"/>
        </w:rPr>
        <w:t>14</w:t>
      </w:r>
    </w:p>
    <w:p w14:paraId="22730AA6" w14:textId="38FA7AFA" w:rsidR="00967492" w:rsidRPr="00967492" w:rsidRDefault="00967492" w:rsidP="00967492">
      <w:pPr>
        <w:pStyle w:val="B1"/>
        <w:rPr>
          <w:b/>
          <w:bCs/>
        </w:rPr>
      </w:pPr>
      <w:r w:rsidRPr="00967492">
        <w:rPr>
          <w:b/>
          <w:bCs/>
        </w:rPr>
        <w:t>Q2b): Defining optional EDC and services in UE (S2-2106480r04)</w:t>
      </w:r>
    </w:p>
    <w:p w14:paraId="681336FF" w14:textId="429F6CDA" w:rsidR="00967492" w:rsidRPr="00967492" w:rsidRDefault="00967492" w:rsidP="00967492">
      <w:pPr>
        <w:pStyle w:val="FP"/>
        <w:keepNext/>
        <w:rPr>
          <w:b/>
          <w:bCs/>
          <w:lang w:eastAsia="en-US"/>
        </w:rPr>
      </w:pPr>
      <w:r w:rsidRPr="00967492">
        <w:rPr>
          <w:b/>
          <w:bCs/>
          <w:lang w:eastAsia="en-US"/>
        </w:rPr>
        <w:tab/>
        <w:t>Yes:</w:t>
      </w:r>
      <w:r w:rsidRPr="00967492">
        <w:rPr>
          <w:b/>
          <w:bCs/>
          <w:lang w:eastAsia="en-US"/>
        </w:rPr>
        <w:tab/>
      </w:r>
      <w:r>
        <w:rPr>
          <w:b/>
          <w:bCs/>
          <w:lang w:eastAsia="en-US"/>
        </w:rPr>
        <w:t>16</w:t>
      </w:r>
    </w:p>
    <w:p w14:paraId="4431CAF3" w14:textId="25AE5B3C" w:rsidR="00967492" w:rsidRDefault="00967492" w:rsidP="00967492">
      <w:pPr>
        <w:pStyle w:val="FP"/>
        <w:keepNext/>
        <w:rPr>
          <w:b/>
          <w:bCs/>
          <w:lang w:eastAsia="en-US"/>
        </w:rPr>
      </w:pPr>
      <w:r w:rsidRPr="00967492">
        <w:rPr>
          <w:b/>
          <w:bCs/>
          <w:lang w:eastAsia="en-US"/>
        </w:rPr>
        <w:tab/>
        <w:t>No:</w:t>
      </w:r>
      <w:r w:rsidRPr="00967492">
        <w:rPr>
          <w:b/>
          <w:bCs/>
          <w:lang w:eastAsia="en-US"/>
        </w:rPr>
        <w:tab/>
      </w:r>
      <w:r>
        <w:rPr>
          <w:b/>
          <w:bCs/>
          <w:lang w:eastAsia="en-US"/>
        </w:rPr>
        <w:t>13</w:t>
      </w:r>
    </w:p>
    <w:p w14:paraId="2CEEC9A4" w14:textId="77777777" w:rsidR="00967492" w:rsidRDefault="00967492" w:rsidP="00967492">
      <w:pPr>
        <w:pStyle w:val="FP"/>
        <w:keepNext/>
        <w:rPr>
          <w:b/>
          <w:bCs/>
          <w:lang w:eastAsia="en-US"/>
        </w:rPr>
      </w:pPr>
    </w:p>
    <w:p w14:paraId="76D47C8E" w14:textId="56DEE851" w:rsidR="0063752E" w:rsidRDefault="00967492" w:rsidP="004776EC">
      <w:pPr>
        <w:rPr>
          <w:lang w:eastAsia="en-US"/>
        </w:rPr>
      </w:pPr>
      <w:r>
        <w:rPr>
          <w:lang w:eastAsia="en-US"/>
        </w:rPr>
        <w:t xml:space="preserve">There was no conclusive result from the </w:t>
      </w:r>
      <w:proofErr w:type="spellStart"/>
      <w:r>
        <w:rPr>
          <w:lang w:eastAsia="en-US"/>
        </w:rPr>
        <w:t>SoH</w:t>
      </w:r>
      <w:proofErr w:type="spellEnd"/>
      <w:r>
        <w:rPr>
          <w:lang w:eastAsia="en-US"/>
        </w:rPr>
        <w:t>, so this should be further discussed over e-mail and this will be reviewed again at the second Deadlines CC.</w:t>
      </w:r>
    </w:p>
    <w:p w14:paraId="2C65C262" w14:textId="77777777" w:rsidR="00967492" w:rsidRDefault="00967492" w:rsidP="004776EC">
      <w:pPr>
        <w:rPr>
          <w:lang w:eastAsia="en-US"/>
        </w:rPr>
      </w:pPr>
    </w:p>
    <w:p w14:paraId="7E724258" w14:textId="036C687D" w:rsidR="004776EC" w:rsidRDefault="004776EC" w:rsidP="00DD3ABC">
      <w:pPr>
        <w:pStyle w:val="Heading1"/>
      </w:pPr>
      <w:r>
        <w:t>3</w:t>
      </w:r>
      <w:r>
        <w:tab/>
        <w:t>Allocation of new TDs</w:t>
      </w:r>
    </w:p>
    <w:p w14:paraId="72CDC2F8" w14:textId="496AE872" w:rsidR="007C5E07" w:rsidRPr="007C5E07" w:rsidRDefault="007C5E07" w:rsidP="007C5E07">
      <w:pPr>
        <w:pBdr>
          <w:top w:val="single" w:sz="4" w:space="1" w:color="auto"/>
        </w:pBdr>
      </w:pPr>
      <w:r w:rsidRPr="00967492">
        <w:rPr>
          <w:color w:val="0000FF"/>
          <w:lang w:eastAsia="en-US"/>
        </w:rPr>
        <w:t>S2-2106695</w:t>
      </w:r>
      <w:r>
        <w:t xml:space="preserve"> (LS OUT) [DRAFT] LS on Correction Field update for Transparent Clock (Source: Tencent)</w:t>
      </w:r>
    </w:p>
    <w:p w14:paraId="70F13768" w14:textId="47DBB2E1" w:rsidR="004776EC" w:rsidRDefault="00967492" w:rsidP="004776EC">
      <w:pPr>
        <w:rPr>
          <w:lang w:eastAsia="en-US"/>
        </w:rPr>
      </w:pPr>
      <w:r>
        <w:rPr>
          <w:lang w:eastAsia="en-US"/>
        </w:rPr>
        <w:t xml:space="preserve">Related to </w:t>
      </w:r>
      <w:r w:rsidRPr="007C5E07">
        <w:rPr>
          <w:color w:val="0000FF"/>
          <w:lang w:eastAsia="en-US"/>
        </w:rPr>
        <w:t>S2-2105762</w:t>
      </w:r>
      <w:r w:rsidR="007C5E07">
        <w:t>.</w:t>
      </w:r>
      <w:r w:rsidR="007C5E07">
        <w:rPr>
          <w:lang w:eastAsia="en-US"/>
        </w:rPr>
        <w:t xml:space="preserve"> </w:t>
      </w:r>
      <w:r>
        <w:rPr>
          <w:lang w:eastAsia="en-US"/>
        </w:rPr>
        <w:t>LS to IEEE to check the solution is acceptable or to provide information on how to update the correction field. Nokia clarified that this is a check of the interpretation of the IEEE specifications. Ericsson commented that this is a Rel-17 CR and considered that this should be discussed in SA</w:t>
      </w:r>
      <w:r w:rsidR="007C5E07">
        <w:rPr>
          <w:lang w:eastAsia="en-US"/>
        </w:rPr>
        <w:t> </w:t>
      </w:r>
      <w:r>
        <w:rPr>
          <w:lang w:eastAsia="en-US"/>
        </w:rPr>
        <w:t xml:space="preserve">WG2 before sending an LS. </w:t>
      </w:r>
      <w:r w:rsidRPr="00967492">
        <w:rPr>
          <w:color w:val="0000FF"/>
          <w:lang w:eastAsia="en-US"/>
        </w:rPr>
        <w:t>S2-2106695</w:t>
      </w:r>
      <w:r>
        <w:rPr>
          <w:lang w:eastAsia="en-US"/>
        </w:rPr>
        <w:t xml:space="preserve"> was allocated for the LS to which can be discussed under AI 8.5.</w:t>
      </w:r>
    </w:p>
    <w:p w14:paraId="2509709C" w14:textId="77777777" w:rsidR="007C5E07" w:rsidRDefault="007C5E07" w:rsidP="004776EC">
      <w:pPr>
        <w:rPr>
          <w:lang w:eastAsia="en-US"/>
        </w:rPr>
      </w:pPr>
    </w:p>
    <w:p w14:paraId="68F2931D" w14:textId="6075045B" w:rsidR="007C5E07" w:rsidRPr="007C5E07" w:rsidRDefault="007C5E07" w:rsidP="007C5E07">
      <w:pPr>
        <w:pBdr>
          <w:top w:val="single" w:sz="4" w:space="1" w:color="auto"/>
        </w:pBdr>
      </w:pPr>
      <w:r w:rsidRPr="00967492">
        <w:rPr>
          <w:color w:val="0000FF"/>
          <w:lang w:eastAsia="en-US"/>
        </w:rPr>
        <w:t>S2-210669</w:t>
      </w:r>
      <w:r>
        <w:rPr>
          <w:color w:val="0000FF"/>
          <w:lang w:eastAsia="en-US"/>
        </w:rPr>
        <w:t>6</w:t>
      </w:r>
      <w:r>
        <w:t xml:space="preserve"> (LS OUT) [DRAFT] LS on more efficient subscribe/notify for Time Sensitive Communication (Source: Intel)</w:t>
      </w:r>
    </w:p>
    <w:p w14:paraId="11DEFAD6" w14:textId="526A3402" w:rsidR="00967492" w:rsidRDefault="00967492" w:rsidP="004776EC">
      <w:pPr>
        <w:rPr>
          <w:lang w:eastAsia="en-US"/>
        </w:rPr>
      </w:pPr>
      <w:r>
        <w:rPr>
          <w:lang w:eastAsia="en-US"/>
        </w:rPr>
        <w:t xml:space="preserve">Related to </w:t>
      </w:r>
      <w:r w:rsidRPr="007C5E07">
        <w:rPr>
          <w:color w:val="0000FF"/>
          <w:lang w:eastAsia="en-US"/>
        </w:rPr>
        <w:t>S2-2105494</w:t>
      </w:r>
      <w:r>
        <w:rPr>
          <w:lang w:eastAsia="en-US"/>
        </w:rPr>
        <w:t>.</w:t>
      </w:r>
      <w:r w:rsidR="007C5E07">
        <w:rPr>
          <w:lang w:eastAsia="en-US"/>
        </w:rPr>
        <w:t xml:space="preserve"> </w:t>
      </w:r>
      <w:r>
        <w:rPr>
          <w:lang w:eastAsia="en-US"/>
        </w:rPr>
        <w:t xml:space="preserve">LS on more efficient subscribe/notify for Time Sensitive Communication. </w:t>
      </w:r>
      <w:r w:rsidRPr="00967492">
        <w:rPr>
          <w:color w:val="0000FF"/>
          <w:lang w:eastAsia="en-US"/>
        </w:rPr>
        <w:t>S2-210669</w:t>
      </w:r>
      <w:r>
        <w:rPr>
          <w:color w:val="0000FF"/>
          <w:lang w:eastAsia="en-US"/>
        </w:rPr>
        <w:t>6</w:t>
      </w:r>
      <w:r>
        <w:rPr>
          <w:lang w:eastAsia="en-US"/>
        </w:rPr>
        <w:t xml:space="preserve"> was allocated for the LS to which can be discussed under AI 8.5.</w:t>
      </w:r>
    </w:p>
    <w:p w14:paraId="4F5A1B80" w14:textId="77777777" w:rsidR="007C5E07" w:rsidRDefault="007C5E07" w:rsidP="004776EC">
      <w:pPr>
        <w:rPr>
          <w:lang w:eastAsia="en-US"/>
        </w:rPr>
      </w:pPr>
    </w:p>
    <w:p w14:paraId="0E50C0E8" w14:textId="1DAC41F4" w:rsidR="007C5E07" w:rsidRPr="007C5E07" w:rsidRDefault="007C5E07" w:rsidP="007C5E07">
      <w:pPr>
        <w:pBdr>
          <w:top w:val="single" w:sz="4" w:space="1" w:color="auto"/>
        </w:pBdr>
      </w:pPr>
      <w:r w:rsidRPr="00967492">
        <w:rPr>
          <w:color w:val="0000FF"/>
          <w:lang w:eastAsia="en-US"/>
        </w:rPr>
        <w:t>S2-210669</w:t>
      </w:r>
      <w:r>
        <w:rPr>
          <w:color w:val="0000FF"/>
          <w:lang w:eastAsia="en-US"/>
        </w:rPr>
        <w:t>7</w:t>
      </w:r>
      <w:r>
        <w:t xml:space="preserve"> (LS OUT) [DRAFT] LS on UE POLICY PROVISIONING REQUEST message (Source: CATT)</w:t>
      </w:r>
    </w:p>
    <w:p w14:paraId="4756E93F" w14:textId="6A75BE25" w:rsidR="00967492" w:rsidRDefault="00967492" w:rsidP="004776EC">
      <w:pPr>
        <w:rPr>
          <w:lang w:eastAsia="en-US"/>
        </w:rPr>
      </w:pPr>
      <w:r>
        <w:rPr>
          <w:lang w:eastAsia="en-US"/>
        </w:rPr>
        <w:t xml:space="preserve">Related to </w:t>
      </w:r>
      <w:r w:rsidRPr="007C5E07">
        <w:rPr>
          <w:color w:val="0000FF"/>
          <w:lang w:eastAsia="en-US"/>
        </w:rPr>
        <w:t>S2-2105551</w:t>
      </w:r>
      <w:r>
        <w:rPr>
          <w:lang w:eastAsia="en-US"/>
        </w:rPr>
        <w:t xml:space="preserve"> CATT commented that there is a misalignment with Stage 3 and a LS is needed to CT</w:t>
      </w:r>
      <w:r w:rsidR="007C5E07">
        <w:rPr>
          <w:lang w:eastAsia="en-US"/>
        </w:rPr>
        <w:t> </w:t>
      </w:r>
      <w:r>
        <w:rPr>
          <w:lang w:eastAsia="en-US"/>
        </w:rPr>
        <w:t xml:space="preserve">WG1. LS on UE POLICY PROVISIONING REQUEST message. </w:t>
      </w:r>
      <w:r w:rsidRPr="00967492">
        <w:rPr>
          <w:color w:val="0000FF"/>
          <w:lang w:eastAsia="en-US"/>
        </w:rPr>
        <w:t>S2-210669</w:t>
      </w:r>
      <w:r>
        <w:rPr>
          <w:color w:val="0000FF"/>
          <w:lang w:eastAsia="en-US"/>
        </w:rPr>
        <w:t>7</w:t>
      </w:r>
      <w:r>
        <w:rPr>
          <w:lang w:eastAsia="en-US"/>
        </w:rPr>
        <w:t xml:space="preserve"> was allocated for the LS to which can be discussed under AI 8.8.</w:t>
      </w:r>
    </w:p>
    <w:p w14:paraId="420C79D1" w14:textId="77777777" w:rsidR="007C5E07" w:rsidRDefault="007C5E07" w:rsidP="004776EC">
      <w:pPr>
        <w:rPr>
          <w:lang w:eastAsia="en-US"/>
        </w:rPr>
      </w:pPr>
    </w:p>
    <w:p w14:paraId="70DD321A" w14:textId="6BEFE591" w:rsidR="007C5E07" w:rsidRPr="007C5E07" w:rsidRDefault="007C5E07" w:rsidP="007C5E07">
      <w:pPr>
        <w:pBdr>
          <w:top w:val="single" w:sz="4" w:space="1" w:color="auto"/>
        </w:pBdr>
      </w:pPr>
      <w:r w:rsidRPr="00967492">
        <w:rPr>
          <w:color w:val="0000FF"/>
          <w:lang w:eastAsia="en-US"/>
        </w:rPr>
        <w:t>S2-210669</w:t>
      </w:r>
      <w:r>
        <w:rPr>
          <w:color w:val="0000FF"/>
          <w:lang w:eastAsia="en-US"/>
        </w:rPr>
        <w:t>8</w:t>
      </w:r>
      <w:r>
        <w:t xml:space="preserve"> (LS OUT) [DRAFT] LS on Network slice instance information from OAM (Source: NTT DOCOMO)</w:t>
      </w:r>
    </w:p>
    <w:p w14:paraId="2ACFDBDC" w14:textId="748866E8" w:rsidR="00967492" w:rsidRDefault="00967492" w:rsidP="00967492">
      <w:pPr>
        <w:rPr>
          <w:lang w:eastAsia="en-US"/>
        </w:rPr>
      </w:pPr>
      <w:r>
        <w:rPr>
          <w:lang w:eastAsia="en-US"/>
        </w:rPr>
        <w:t xml:space="preserve">Related to </w:t>
      </w:r>
      <w:r w:rsidRPr="007C5E07">
        <w:rPr>
          <w:color w:val="0000FF"/>
          <w:lang w:eastAsia="en-US"/>
        </w:rPr>
        <w:t>S2-2105410</w:t>
      </w:r>
      <w:r w:rsidR="007C5E07">
        <w:t>.</w:t>
      </w:r>
      <w:r>
        <w:rPr>
          <w:lang w:eastAsia="en-US"/>
        </w:rPr>
        <w:t xml:space="preserve"> NTT DOCOMO commented that an LS to SA</w:t>
      </w:r>
      <w:r w:rsidR="007C5E07">
        <w:rPr>
          <w:lang w:eastAsia="en-US"/>
        </w:rPr>
        <w:t> </w:t>
      </w:r>
      <w:r>
        <w:rPr>
          <w:lang w:eastAsia="en-US"/>
        </w:rPr>
        <w:t xml:space="preserve">WG5 is needed related to KI#4. LS on Network slice instance information from OAM. </w:t>
      </w:r>
      <w:r w:rsidRPr="00967492">
        <w:rPr>
          <w:color w:val="0000FF"/>
          <w:lang w:eastAsia="en-US"/>
        </w:rPr>
        <w:t>S2-210669</w:t>
      </w:r>
      <w:r>
        <w:rPr>
          <w:color w:val="0000FF"/>
          <w:lang w:eastAsia="en-US"/>
        </w:rPr>
        <w:t>8</w:t>
      </w:r>
      <w:r>
        <w:rPr>
          <w:lang w:eastAsia="en-US"/>
        </w:rPr>
        <w:t xml:space="preserve"> was allocated for the LS to which can be discussed under AI 8.1.</w:t>
      </w:r>
    </w:p>
    <w:p w14:paraId="265D802B" w14:textId="77777777" w:rsidR="007C5E07" w:rsidRDefault="007C5E07" w:rsidP="00967492">
      <w:pPr>
        <w:rPr>
          <w:lang w:eastAsia="en-US"/>
        </w:rPr>
      </w:pPr>
    </w:p>
    <w:p w14:paraId="0AC34A88" w14:textId="5041EF8A" w:rsidR="007C5E07" w:rsidRPr="007C5E07" w:rsidRDefault="007C5E07" w:rsidP="007C5E07">
      <w:pPr>
        <w:pBdr>
          <w:top w:val="single" w:sz="4" w:space="1" w:color="auto"/>
        </w:pBdr>
      </w:pPr>
      <w:r w:rsidRPr="00967492">
        <w:rPr>
          <w:color w:val="0000FF"/>
          <w:lang w:eastAsia="en-US"/>
        </w:rPr>
        <w:t>S2-210669</w:t>
      </w:r>
      <w:r>
        <w:rPr>
          <w:color w:val="0000FF"/>
          <w:lang w:eastAsia="en-US"/>
        </w:rPr>
        <w:t>9</w:t>
      </w:r>
      <w:r>
        <w:t xml:space="preserve"> (LS OUT) [DRAFT] LS on the UE Radio Capability for Paging in RACS context(Source: </w:t>
      </w:r>
      <w:r w:rsidR="007366F9">
        <w:t>Nokia</w:t>
      </w:r>
      <w:r>
        <w:t>)</w:t>
      </w:r>
    </w:p>
    <w:p w14:paraId="5380743B" w14:textId="3077BC15" w:rsidR="00967492" w:rsidRDefault="00967492" w:rsidP="00967492">
      <w:pPr>
        <w:rPr>
          <w:lang w:eastAsia="en-US"/>
        </w:rPr>
      </w:pPr>
      <w:r>
        <w:rPr>
          <w:lang w:eastAsia="en-US"/>
        </w:rPr>
        <w:t>Related to the CRs moved to 9.4 (</w:t>
      </w:r>
      <w:r w:rsidR="007C5E07" w:rsidRPr="007C5E07">
        <w:rPr>
          <w:color w:val="0000FF"/>
          <w:lang w:eastAsia="en-US"/>
        </w:rPr>
        <w:t>S2-210</w:t>
      </w:r>
      <w:r w:rsidRPr="007C5E07">
        <w:rPr>
          <w:color w:val="0000FF"/>
          <w:lang w:eastAsia="en-US"/>
        </w:rPr>
        <w:t>5</w:t>
      </w:r>
      <w:r w:rsidR="007C5E07" w:rsidRPr="007C5E07">
        <w:rPr>
          <w:color w:val="0000FF"/>
          <w:lang w:eastAsia="en-US"/>
        </w:rPr>
        <w:t>3</w:t>
      </w:r>
      <w:r w:rsidRPr="007C5E07">
        <w:rPr>
          <w:color w:val="0000FF"/>
          <w:lang w:eastAsia="en-US"/>
        </w:rPr>
        <w:t>35</w:t>
      </w:r>
      <w:r w:rsidR="007C5E07">
        <w:t xml:space="preserve"> to </w:t>
      </w:r>
      <w:r w:rsidR="007C5E07" w:rsidRPr="007C5E07">
        <w:rPr>
          <w:color w:val="0000FF"/>
          <w:lang w:eastAsia="en-US"/>
        </w:rPr>
        <w:t>S2-210</w:t>
      </w:r>
      <w:r w:rsidRPr="007C5E07">
        <w:rPr>
          <w:color w:val="0000FF"/>
          <w:lang w:eastAsia="en-US"/>
        </w:rPr>
        <w:t>5</w:t>
      </w:r>
      <w:r w:rsidR="007C5E07" w:rsidRPr="007C5E07">
        <w:rPr>
          <w:color w:val="0000FF"/>
          <w:lang w:eastAsia="en-US"/>
        </w:rPr>
        <w:t>3</w:t>
      </w:r>
      <w:r w:rsidRPr="007C5E07">
        <w:rPr>
          <w:color w:val="0000FF"/>
          <w:lang w:eastAsia="en-US"/>
        </w:rPr>
        <w:t>38</w:t>
      </w:r>
      <w:r>
        <w:rPr>
          <w:lang w:eastAsia="en-US"/>
        </w:rPr>
        <w:t>).</w:t>
      </w:r>
      <w:r w:rsidR="007C5E07">
        <w:rPr>
          <w:lang w:eastAsia="en-US"/>
        </w:rPr>
        <w:t xml:space="preserve"> </w:t>
      </w:r>
      <w:r w:rsidRPr="00967492">
        <w:rPr>
          <w:color w:val="0000FF"/>
          <w:lang w:eastAsia="en-US"/>
        </w:rPr>
        <w:t>S2-210669</w:t>
      </w:r>
      <w:r>
        <w:rPr>
          <w:color w:val="0000FF"/>
          <w:lang w:eastAsia="en-US"/>
        </w:rPr>
        <w:t>9</w:t>
      </w:r>
      <w:r>
        <w:rPr>
          <w:lang w:eastAsia="en-US"/>
        </w:rPr>
        <w:t xml:space="preserve"> was allocated for the LS to which can be discussed under new AI 9.4.</w:t>
      </w:r>
    </w:p>
    <w:p w14:paraId="575A4FF7" w14:textId="38EB029C" w:rsidR="00967492" w:rsidRDefault="00967492" w:rsidP="00967492">
      <w:pPr>
        <w:rPr>
          <w:lang w:eastAsia="en-US"/>
        </w:rPr>
      </w:pPr>
    </w:p>
    <w:p w14:paraId="34358D9E" w14:textId="70E7933B" w:rsidR="004776EC" w:rsidRDefault="004776EC" w:rsidP="00DD3ABC">
      <w:pPr>
        <w:pStyle w:val="Heading1"/>
      </w:pPr>
      <w:r>
        <w:t>4</w:t>
      </w:r>
      <w:r>
        <w:tab/>
      </w:r>
      <w:proofErr w:type="spellStart"/>
      <w:r>
        <w:t>AoB</w:t>
      </w:r>
      <w:proofErr w:type="spellEnd"/>
    </w:p>
    <w:p w14:paraId="0DD2C12B" w14:textId="7C77349D" w:rsidR="00E6060F" w:rsidRPr="00967492" w:rsidRDefault="00967492" w:rsidP="00E6060F">
      <w:pPr>
        <w:rPr>
          <w:b/>
          <w:bCs/>
        </w:rPr>
      </w:pPr>
      <w:r w:rsidRPr="00967492">
        <w:rPr>
          <w:b/>
          <w:bCs/>
        </w:rPr>
        <w:t xml:space="preserve">Nokia commented that any SIDs being proposed should contain TU estimates for completion of both the study work and for expected Normative work. </w:t>
      </w:r>
      <w:r w:rsidRPr="00967492">
        <w:rPr>
          <w:b/>
          <w:bCs/>
          <w:color w:val="0000FF"/>
        </w:rPr>
        <w:t>Companies were asked to pay attention to this, adding it at the end of the Objective clause.</w:t>
      </w:r>
    </w:p>
    <w:p w14:paraId="0DBB9F25" w14:textId="3D5375EE" w:rsidR="00967492" w:rsidRDefault="00967492" w:rsidP="00E6060F">
      <w:r>
        <w:t>Ericsson commented that the TU calculation should be based on face to face meeting which limits the number of contributions that can be realistically handled, as many SIDs appear to have low TU calculations at present.</w:t>
      </w:r>
    </w:p>
    <w:p w14:paraId="45E00766" w14:textId="09A108E5" w:rsidR="00967492" w:rsidRDefault="00967492" w:rsidP="00E6060F">
      <w:r>
        <w:t>Ericsson commented that the TU estimate for the Normative work cannot be expected to be accurate and questioned the value of this. The SA WG2 Chair asked for best judgement to be used in order to provide some information towards the work planning. Rapporteurs were asked to consider the estimates carefully as they may need to justify them later. It is clear that these will be only rough estimates for the normative work.</w:t>
      </w:r>
    </w:p>
    <w:p w14:paraId="25F445B2" w14:textId="77777777" w:rsidR="00967492" w:rsidRDefault="00967492" w:rsidP="00E6060F"/>
    <w:p w14:paraId="664843CF" w14:textId="4EBCF8A2" w:rsidR="007E1A46" w:rsidRDefault="000840CD" w:rsidP="000840CD">
      <w:pPr>
        <w:pStyle w:val="Heading1"/>
        <w:rPr>
          <w:color w:val="0000FF"/>
        </w:rPr>
      </w:pPr>
      <w:r w:rsidRPr="0048558F">
        <w:rPr>
          <w:color w:val="0000FF"/>
        </w:rPr>
        <w:t>Closed:</w:t>
      </w:r>
      <w:r w:rsidR="002B0C6B">
        <w:rPr>
          <w:color w:val="0000FF"/>
        </w:rPr>
        <w:t xml:space="preserve"> </w:t>
      </w:r>
      <w:r w:rsidR="004776EC">
        <w:rPr>
          <w:color w:val="0000FF"/>
        </w:rPr>
        <w:t>20</w:t>
      </w:r>
      <w:r w:rsidR="00724D6A">
        <w:rPr>
          <w:color w:val="0000FF"/>
        </w:rPr>
        <w:t xml:space="preserve"> August</w:t>
      </w:r>
      <w:r w:rsidR="0064465A" w:rsidRPr="0048558F">
        <w:rPr>
          <w:color w:val="0000FF"/>
        </w:rPr>
        <w:t xml:space="preserve"> 202</w:t>
      </w:r>
      <w:r w:rsidR="0064465A">
        <w:rPr>
          <w:color w:val="0000FF"/>
        </w:rPr>
        <w:t>1</w:t>
      </w:r>
      <w:r w:rsidRPr="0048558F">
        <w:rPr>
          <w:color w:val="0000FF"/>
        </w:rPr>
        <w:t xml:space="preserve">, </w:t>
      </w:r>
      <w:r w:rsidR="00C008B3">
        <w:rPr>
          <w:color w:val="0000FF"/>
        </w:rPr>
        <w:t>1</w:t>
      </w:r>
      <w:r w:rsidR="004776EC">
        <w:rPr>
          <w:color w:val="0000FF"/>
        </w:rPr>
        <w:t>5</w:t>
      </w:r>
      <w:r w:rsidR="00A4192B">
        <w:rPr>
          <w:color w:val="0000FF"/>
        </w:rPr>
        <w:t>.</w:t>
      </w:r>
      <w:r w:rsidR="004776EC">
        <w:rPr>
          <w:color w:val="0000FF"/>
        </w:rPr>
        <w:t>0</w:t>
      </w:r>
      <w:r w:rsidR="00967492">
        <w:rPr>
          <w:color w:val="0000FF"/>
        </w:rPr>
        <w:t>4</w:t>
      </w:r>
      <w:r w:rsidR="0048558F" w:rsidRPr="0048558F">
        <w:rPr>
          <w:color w:val="0000FF"/>
        </w:rPr>
        <w:t xml:space="preserve"> UTC</w:t>
      </w:r>
    </w:p>
    <w:p w14:paraId="4DF3379D" w14:textId="6748CB4A" w:rsidR="00D07283" w:rsidRDefault="00967492">
      <w:r>
        <w:t>The SA WG2 Chair thanked delegates for attending this call. He reminded delegates to respect the 'quiet period' over the weekend (Saturday 0600 UTC to Sunday 2100 UTC) and to avoid sending e-mails over the EMEET list during the period. He then closed the call.</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967492" w:rsidRDefault="00967492" w:rsidP="0085007B">
      <w:pPr>
        <w:spacing w:after="0"/>
      </w:pPr>
      <w:r>
        <w:separator/>
      </w:r>
    </w:p>
  </w:endnote>
  <w:endnote w:type="continuationSeparator" w:id="0">
    <w:p w14:paraId="5853F8E9" w14:textId="77777777" w:rsidR="00967492" w:rsidRDefault="00967492"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967492" w:rsidRDefault="00967492" w:rsidP="0085007B">
      <w:pPr>
        <w:spacing w:after="0"/>
      </w:pPr>
      <w:r>
        <w:separator/>
      </w:r>
    </w:p>
  </w:footnote>
  <w:footnote w:type="continuationSeparator" w:id="0">
    <w:p w14:paraId="602D2098" w14:textId="77777777" w:rsidR="00967492" w:rsidRDefault="00967492"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60909"/>
    <w:rsid w:val="000840CD"/>
    <w:rsid w:val="00087D60"/>
    <w:rsid w:val="0009087A"/>
    <w:rsid w:val="000B48ED"/>
    <w:rsid w:val="000D593A"/>
    <w:rsid w:val="000E531B"/>
    <w:rsid w:val="000E69A8"/>
    <w:rsid w:val="000F3DA2"/>
    <w:rsid w:val="000F72A0"/>
    <w:rsid w:val="001039B4"/>
    <w:rsid w:val="001305D2"/>
    <w:rsid w:val="001472BB"/>
    <w:rsid w:val="00154976"/>
    <w:rsid w:val="00164006"/>
    <w:rsid w:val="00193AA6"/>
    <w:rsid w:val="001D3E2E"/>
    <w:rsid w:val="001D46DB"/>
    <w:rsid w:val="001D54BB"/>
    <w:rsid w:val="001E411C"/>
    <w:rsid w:val="001F7D51"/>
    <w:rsid w:val="0021794E"/>
    <w:rsid w:val="0021798A"/>
    <w:rsid w:val="002264D9"/>
    <w:rsid w:val="002273F1"/>
    <w:rsid w:val="00231B8C"/>
    <w:rsid w:val="00234C2E"/>
    <w:rsid w:val="00235A63"/>
    <w:rsid w:val="0024299C"/>
    <w:rsid w:val="00254A52"/>
    <w:rsid w:val="002717B4"/>
    <w:rsid w:val="00277E48"/>
    <w:rsid w:val="00280F27"/>
    <w:rsid w:val="002826F3"/>
    <w:rsid w:val="00285723"/>
    <w:rsid w:val="00287993"/>
    <w:rsid w:val="00293D1E"/>
    <w:rsid w:val="00294A4A"/>
    <w:rsid w:val="002B0C6B"/>
    <w:rsid w:val="002B5393"/>
    <w:rsid w:val="002C639F"/>
    <w:rsid w:val="002D0073"/>
    <w:rsid w:val="002E3E99"/>
    <w:rsid w:val="002E442D"/>
    <w:rsid w:val="002E601F"/>
    <w:rsid w:val="00300404"/>
    <w:rsid w:val="00303A8A"/>
    <w:rsid w:val="003135D5"/>
    <w:rsid w:val="00323DEC"/>
    <w:rsid w:val="0037451C"/>
    <w:rsid w:val="0037788D"/>
    <w:rsid w:val="00380505"/>
    <w:rsid w:val="00381B8D"/>
    <w:rsid w:val="00392055"/>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776EC"/>
    <w:rsid w:val="0048558F"/>
    <w:rsid w:val="004A02E0"/>
    <w:rsid w:val="004A1979"/>
    <w:rsid w:val="004A5F2E"/>
    <w:rsid w:val="004A698B"/>
    <w:rsid w:val="004B3AA1"/>
    <w:rsid w:val="004C64B0"/>
    <w:rsid w:val="004E218D"/>
    <w:rsid w:val="004F1EC5"/>
    <w:rsid w:val="00500CF4"/>
    <w:rsid w:val="00553450"/>
    <w:rsid w:val="00556F9B"/>
    <w:rsid w:val="005768DF"/>
    <w:rsid w:val="00585E54"/>
    <w:rsid w:val="00586482"/>
    <w:rsid w:val="005B7B97"/>
    <w:rsid w:val="005C0C1C"/>
    <w:rsid w:val="005E6762"/>
    <w:rsid w:val="005F5EDB"/>
    <w:rsid w:val="006011FA"/>
    <w:rsid w:val="006030D6"/>
    <w:rsid w:val="00603F0C"/>
    <w:rsid w:val="00615DFC"/>
    <w:rsid w:val="006177D5"/>
    <w:rsid w:val="00617D26"/>
    <w:rsid w:val="006334A9"/>
    <w:rsid w:val="0063752E"/>
    <w:rsid w:val="006419A1"/>
    <w:rsid w:val="0064281B"/>
    <w:rsid w:val="0064465A"/>
    <w:rsid w:val="00657813"/>
    <w:rsid w:val="006604F2"/>
    <w:rsid w:val="006665F8"/>
    <w:rsid w:val="00672099"/>
    <w:rsid w:val="00682336"/>
    <w:rsid w:val="00691673"/>
    <w:rsid w:val="00692737"/>
    <w:rsid w:val="006C270F"/>
    <w:rsid w:val="006D4ADF"/>
    <w:rsid w:val="006E0D3B"/>
    <w:rsid w:val="006E3D02"/>
    <w:rsid w:val="006E4321"/>
    <w:rsid w:val="006F65F0"/>
    <w:rsid w:val="00702D12"/>
    <w:rsid w:val="0070513E"/>
    <w:rsid w:val="00715EE3"/>
    <w:rsid w:val="007221E7"/>
    <w:rsid w:val="00724D6A"/>
    <w:rsid w:val="007272FC"/>
    <w:rsid w:val="007366F9"/>
    <w:rsid w:val="00745058"/>
    <w:rsid w:val="00757496"/>
    <w:rsid w:val="007630BB"/>
    <w:rsid w:val="00790DAD"/>
    <w:rsid w:val="00790E48"/>
    <w:rsid w:val="00794BC4"/>
    <w:rsid w:val="00797813"/>
    <w:rsid w:val="007A180A"/>
    <w:rsid w:val="007A76FB"/>
    <w:rsid w:val="007B3434"/>
    <w:rsid w:val="007C0907"/>
    <w:rsid w:val="007C56FF"/>
    <w:rsid w:val="007C5E07"/>
    <w:rsid w:val="007C786F"/>
    <w:rsid w:val="007E1A46"/>
    <w:rsid w:val="007F0C8C"/>
    <w:rsid w:val="007F1C21"/>
    <w:rsid w:val="007F652B"/>
    <w:rsid w:val="00810F10"/>
    <w:rsid w:val="00820F19"/>
    <w:rsid w:val="0082616E"/>
    <w:rsid w:val="00837DE3"/>
    <w:rsid w:val="00841FBE"/>
    <w:rsid w:val="0084462E"/>
    <w:rsid w:val="0085007B"/>
    <w:rsid w:val="0085417C"/>
    <w:rsid w:val="00855450"/>
    <w:rsid w:val="00857095"/>
    <w:rsid w:val="00861465"/>
    <w:rsid w:val="0086600A"/>
    <w:rsid w:val="00866411"/>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1C13"/>
    <w:rsid w:val="0090288D"/>
    <w:rsid w:val="009104D0"/>
    <w:rsid w:val="00944F74"/>
    <w:rsid w:val="00955479"/>
    <w:rsid w:val="009566A2"/>
    <w:rsid w:val="00967492"/>
    <w:rsid w:val="00976926"/>
    <w:rsid w:val="00983B33"/>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775C8"/>
    <w:rsid w:val="00A8249C"/>
    <w:rsid w:val="00A851F7"/>
    <w:rsid w:val="00A973D4"/>
    <w:rsid w:val="00AA02CA"/>
    <w:rsid w:val="00AA40A4"/>
    <w:rsid w:val="00AA78F2"/>
    <w:rsid w:val="00AB3B2D"/>
    <w:rsid w:val="00AC5147"/>
    <w:rsid w:val="00AE5948"/>
    <w:rsid w:val="00AE623E"/>
    <w:rsid w:val="00AF20A1"/>
    <w:rsid w:val="00AF5E48"/>
    <w:rsid w:val="00AF67E5"/>
    <w:rsid w:val="00AF6AF1"/>
    <w:rsid w:val="00B0730E"/>
    <w:rsid w:val="00B118DD"/>
    <w:rsid w:val="00B37A56"/>
    <w:rsid w:val="00B46A70"/>
    <w:rsid w:val="00B54ED3"/>
    <w:rsid w:val="00B86B45"/>
    <w:rsid w:val="00B94187"/>
    <w:rsid w:val="00BA59E2"/>
    <w:rsid w:val="00BB3BB4"/>
    <w:rsid w:val="00BC2149"/>
    <w:rsid w:val="00BD07FE"/>
    <w:rsid w:val="00BD21C8"/>
    <w:rsid w:val="00BE2363"/>
    <w:rsid w:val="00C00767"/>
    <w:rsid w:val="00C008B3"/>
    <w:rsid w:val="00C3032E"/>
    <w:rsid w:val="00C30B97"/>
    <w:rsid w:val="00C3605F"/>
    <w:rsid w:val="00C51DC5"/>
    <w:rsid w:val="00C56B52"/>
    <w:rsid w:val="00C57D69"/>
    <w:rsid w:val="00C677A0"/>
    <w:rsid w:val="00C7248F"/>
    <w:rsid w:val="00C72FAD"/>
    <w:rsid w:val="00C80E78"/>
    <w:rsid w:val="00C84344"/>
    <w:rsid w:val="00C85353"/>
    <w:rsid w:val="00C85B2A"/>
    <w:rsid w:val="00C87011"/>
    <w:rsid w:val="00CA7553"/>
    <w:rsid w:val="00CB4627"/>
    <w:rsid w:val="00CC66A4"/>
    <w:rsid w:val="00CD56D0"/>
    <w:rsid w:val="00CD73EC"/>
    <w:rsid w:val="00CF5EBA"/>
    <w:rsid w:val="00D0348F"/>
    <w:rsid w:val="00D07283"/>
    <w:rsid w:val="00D17612"/>
    <w:rsid w:val="00D17929"/>
    <w:rsid w:val="00D20E56"/>
    <w:rsid w:val="00D24CEC"/>
    <w:rsid w:val="00D27B82"/>
    <w:rsid w:val="00D3245C"/>
    <w:rsid w:val="00D415F2"/>
    <w:rsid w:val="00D44E50"/>
    <w:rsid w:val="00D46910"/>
    <w:rsid w:val="00D54D41"/>
    <w:rsid w:val="00D61690"/>
    <w:rsid w:val="00D939C7"/>
    <w:rsid w:val="00D965C9"/>
    <w:rsid w:val="00DA099C"/>
    <w:rsid w:val="00DB63C4"/>
    <w:rsid w:val="00DC1FEF"/>
    <w:rsid w:val="00DD3ABC"/>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060F"/>
    <w:rsid w:val="00E6602E"/>
    <w:rsid w:val="00E84906"/>
    <w:rsid w:val="00E91D4D"/>
    <w:rsid w:val="00E95815"/>
    <w:rsid w:val="00E960BA"/>
    <w:rsid w:val="00EC0701"/>
    <w:rsid w:val="00EC7C77"/>
    <w:rsid w:val="00ED0301"/>
    <w:rsid w:val="00EE6CDE"/>
    <w:rsid w:val="00EF7857"/>
    <w:rsid w:val="00F00347"/>
    <w:rsid w:val="00F00835"/>
    <w:rsid w:val="00F0505D"/>
    <w:rsid w:val="00F204DF"/>
    <w:rsid w:val="00F33116"/>
    <w:rsid w:val="00F33AB9"/>
    <w:rsid w:val="00F421ED"/>
    <w:rsid w:val="00F43A67"/>
    <w:rsid w:val="00F45B1D"/>
    <w:rsid w:val="00F50CC5"/>
    <w:rsid w:val="00F57837"/>
    <w:rsid w:val="00F57C08"/>
    <w:rsid w:val="00F66896"/>
    <w:rsid w:val="00F846CD"/>
    <w:rsid w:val="00F9494B"/>
    <w:rsid w:val="00FC1E72"/>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6E_Electronic_2021-08/INBOX/Chair_Notes/ChairNotes_Combined_AI%234.X_5.X_6.X_7.X_08-19-1900.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sa/WG2_Arch/TSGS2_146E_Electronic_2021-08/INBOX/CCs/CC%232_2021-08-20_1300UTC/EC%20SoH%20on%20Guaranteeing%20UE%20using%20DNS%20setting%20configured%20by%205GC_CC%232%20v4.pptx" TargetMode="External"/><Relationship Id="rId4" Type="http://schemas.openxmlformats.org/officeDocument/2006/relationships/settings" Target="settings.xml"/><Relationship Id="rId9" Type="http://schemas.openxmlformats.org/officeDocument/2006/relationships/hyperlink" Target="https://www.3gpp.org/ftp/tsg_sa/WG2_Arch/TSGS2_146E_Electronic_2021-08/INBOX/CCs/CC%232_2021-08-20_1300UTC/The%20discussion%20on%20REDCAP%20for%20CC%232.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27</TotalTime>
  <Pages>12</Pages>
  <Words>5486</Words>
  <Characters>30184</Characters>
  <Application>Microsoft Office Word</Application>
  <DocSecurity>0</DocSecurity>
  <Lines>251</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MCC</cp:lastModifiedBy>
  <cp:revision>4</cp:revision>
  <dcterms:created xsi:type="dcterms:W3CDTF">2021-08-24T05:59:00Z</dcterms:created>
  <dcterms:modified xsi:type="dcterms:W3CDTF">2021-08-24T15:26:00Z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